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73BF" w:rsidRDefault="00E35784" w:rsidP="007D5AC1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-624840</wp:posOffset>
            </wp:positionV>
            <wp:extent cx="7560945" cy="10686415"/>
            <wp:effectExtent l="19050" t="0" r="1905" b="0"/>
            <wp:wrapNone/>
            <wp:docPr id="164" name="Picture 164" descr="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wor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8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86D" w:rsidRPr="002208D0" w:rsidRDefault="004C486D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F0441F" w:rsidP="00F0441F">
      <w:pPr>
        <w:tabs>
          <w:tab w:val="left" w:pos="3153"/>
        </w:tabs>
        <w:rPr>
          <w:lang w:val="en-US"/>
        </w:rPr>
      </w:pPr>
      <w:r w:rsidRPr="002208D0">
        <w:rPr>
          <w:lang w:val="en-US"/>
        </w:rPr>
        <w:tab/>
      </w: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4A73BF">
      <w:pPr>
        <w:pStyle w:val="My"/>
        <w:jc w:val="right"/>
        <w:rPr>
          <w:rStyle w:val="sowc"/>
          <w:color w:val="333333"/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39061C" w:rsidP="007D5AC1">
      <w:pPr>
        <w:rPr>
          <w:lang w:val="en-US"/>
        </w:rPr>
      </w:pPr>
      <w:r>
        <w:rPr>
          <w:noProof/>
          <w:lang w:val="en-US" w:eastAsia="en-US" w:bidi="th-T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58" o:spid="_x0000_s1026" type="#_x0000_t202" style="position:absolute;margin-left:2in;margin-top:463.4pt;width:396pt;height:154.65pt;z-index:25166131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" filled="f" fillcolor="#fffffe" stroked="f" strokecolor="#212120" insetpen="t">
            <v:textbox inset="2.88pt,2.88pt,2.88pt,2.88pt">
              <w:txbxContent>
                <w:p w:rsidR="00DC683F" w:rsidRDefault="00DC683F" w:rsidP="006B41FB">
                  <w:pPr>
                    <w:jc w:val="right"/>
                    <w:rPr>
                      <w:rFonts w:ascii="TH SarabunIT๙" w:hAnsi="TH SarabunIT๙" w:cs="TH SarabunIT๙"/>
                      <w:b/>
                      <w:bCs/>
                      <w:color w:val="FFFFFF"/>
                      <w:sz w:val="120"/>
                      <w:szCs w:val="80"/>
                      <w:lang w:val="en-US" w:bidi="th-TH"/>
                    </w:rPr>
                  </w:pPr>
                  <w:r w:rsidRPr="00EE4BDD">
                    <w:rPr>
                      <w:rFonts w:ascii="TH SarabunIT๙" w:hAnsi="TH SarabunIT๙" w:cs="TH SarabunIT๙" w:hint="cs"/>
                      <w:b/>
                      <w:bCs/>
                      <w:color w:val="FFFFFF"/>
                      <w:sz w:val="120"/>
                      <w:szCs w:val="80"/>
                      <w:cs/>
                      <w:lang w:val="en-US" w:bidi="th-TH"/>
                    </w:rPr>
                    <w:t>คู่มือป้องกันผลประโยชน์ทับซ้อน</w:t>
                  </w:r>
                </w:p>
                <w:p w:rsidR="00DC683F" w:rsidRPr="00896FFF" w:rsidRDefault="00DC683F" w:rsidP="006B41FB">
                  <w:pPr>
                    <w:jc w:val="right"/>
                    <w:rPr>
                      <w:rFonts w:ascii="Cataneo BT" w:hAnsi="Cataneo BT" w:cs="Angsana New" w:hint="cs"/>
                      <w:b/>
                      <w:bCs/>
                      <w:color w:val="FFFFFF"/>
                      <w:sz w:val="44"/>
                      <w:szCs w:val="56"/>
                      <w:cs/>
                      <w:lang w:val="en-US" w:bidi="th-TH"/>
                    </w:rPr>
                  </w:pPr>
                  <w:r w:rsidRPr="00EE4BDD">
                    <w:rPr>
                      <w:rFonts w:ascii="TH SarabunIT๙" w:hAnsi="TH SarabunIT๙" w:cs="TH SarabunIT๙" w:hint="cs"/>
                      <w:b/>
                      <w:bCs/>
                      <w:color w:val="FFFFFF"/>
                      <w:sz w:val="44"/>
                      <w:szCs w:val="44"/>
                      <w:cs/>
                      <w:lang w:val="en-US" w:bidi="th-TH"/>
                    </w:rPr>
                    <w:t>สำนักงานสาธารณสุข</w:t>
                  </w:r>
                  <w:r w:rsidR="00896FFF" w:rsidRPr="00896FFF">
                    <w:rPr>
                      <w:rFonts w:ascii="Cataneo BT" w:hAnsi="Cataneo BT" w:cs="Angsana New" w:hint="cs"/>
                      <w:b/>
                      <w:bCs/>
                      <w:color w:val="FFFFFF"/>
                      <w:sz w:val="44"/>
                      <w:szCs w:val="44"/>
                      <w:cs/>
                      <w:lang w:val="en-US" w:bidi="th-TH"/>
                    </w:rPr>
                    <w:t>อำเภอ</w:t>
                  </w:r>
                  <w:r w:rsidR="0039061C">
                    <w:rPr>
                      <w:rFonts w:ascii="Cataneo BT" w:hAnsi="Cataneo BT" w:cs="Angsana New" w:hint="cs"/>
                      <w:b/>
                      <w:bCs/>
                      <w:color w:val="FFFFFF"/>
                      <w:sz w:val="44"/>
                      <w:szCs w:val="44"/>
                      <w:cs/>
                      <w:lang w:val="en-US" w:bidi="th-TH"/>
                    </w:rPr>
                    <w:t>แก่งคอย</w:t>
                  </w:r>
                  <w:bookmarkStart w:id="0" w:name="_GoBack"/>
                  <w:bookmarkEnd w:id="0"/>
                </w:p>
              </w:txbxContent>
            </v:textbox>
            <w10:wrap anchory="page"/>
          </v:shape>
        </w:pict>
      </w: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1E4B00" w:rsidP="007D5AC1">
      <w:pPr>
        <w:rPr>
          <w:lang w:val="en-US"/>
        </w:rPr>
      </w:pPr>
      <w:r>
        <w:rPr>
          <w:lang w:val="en-US"/>
        </w:rPr>
        <w:softHyphen/>
      </w:r>
    </w:p>
    <w:p w:rsidR="004A73BF" w:rsidRPr="002208D0" w:rsidRDefault="001E4B00" w:rsidP="007D5AC1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1E4B00" w:rsidRDefault="004A73BF" w:rsidP="007D5AC1">
      <w:pPr>
        <w:rPr>
          <w:lang w:val="en-US"/>
        </w:rPr>
      </w:pPr>
    </w:p>
    <w:p w:rsidR="004A73BF" w:rsidRPr="00AD74A4" w:rsidRDefault="004A73BF" w:rsidP="007D5AC1">
      <w:pPr>
        <w:rPr>
          <w:lang w:val="en-US"/>
        </w:rPr>
      </w:pPr>
    </w:p>
    <w:p w:rsidR="004A73BF" w:rsidRPr="002208D0" w:rsidRDefault="0039061C" w:rsidP="007D5AC1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109" o:spid="_x0000_s1027" type="#_x0000_t202" style="position:absolute;margin-left:423pt;margin-top:28.05pt;width:117pt;height:135pt;z-index:2516541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" filled="f" fillcolor="#fffffe" stroked="f" strokecolor="#212120" insetpen="t">
            <v:textbox inset="2.88pt,2.88pt,2.88pt,2.88pt">
              <w:txbxContent>
                <w:p w:rsidR="00DC683F" w:rsidRPr="00EE4BDD" w:rsidRDefault="00DC683F" w:rsidP="007E0BC3">
                  <w:pPr>
                    <w:pStyle w:val="MyHeadtitle"/>
                    <w:spacing w:before="0" w:after="0"/>
                    <w:jc w:val="right"/>
                    <w:rPr>
                      <w:rFonts w:ascii="TH SarabunIT๙" w:hAnsi="TH SarabunIT๙" w:cs="TH SarabunIT๙"/>
                      <w:color w:val="FE9414"/>
                      <w:sz w:val="144"/>
                      <w:szCs w:val="144"/>
                      <w:cs/>
                      <w:lang w:bidi="th-TH"/>
                    </w:rPr>
                  </w:pPr>
                  <w:r w:rsidRPr="00EE4BDD">
                    <w:rPr>
                      <w:rFonts w:ascii="TH SarabunIT๙" w:hAnsi="TH SarabunIT๙" w:cs="TH SarabunIT๙"/>
                      <w:color w:val="FFFFFF"/>
                      <w:sz w:val="144"/>
                      <w:szCs w:val="144"/>
                      <w:cs/>
                      <w:lang w:bidi="th-TH"/>
                    </w:rPr>
                    <w:t>คำนำ</w:t>
                  </w:r>
                </w:p>
              </w:txbxContent>
            </v:textbox>
            <w10:wrap anchory="page"/>
          </v:shape>
        </w:pict>
      </w:r>
      <w:r w:rsidR="00E35784">
        <w:rPr>
          <w:noProof/>
          <w:lang w:val="en-US" w:eastAsia="en-US" w:bidi="th-TH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-422910</wp:posOffset>
            </wp:positionV>
            <wp:extent cx="7110730" cy="2115185"/>
            <wp:effectExtent l="19050" t="0" r="0" b="0"/>
            <wp:wrapNone/>
            <wp:docPr id="166" name="Picture 166" descr="wor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word-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2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4A73BF" w:rsidRPr="002208D0" w:rsidRDefault="004A73BF" w:rsidP="007D5AC1">
      <w:pPr>
        <w:rPr>
          <w:lang w:val="en-US"/>
        </w:rPr>
      </w:pPr>
    </w:p>
    <w:p w:rsidR="00F0441F" w:rsidRPr="002208D0" w:rsidRDefault="0039061C" w:rsidP="007D5AC1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141" o:spid="_x0000_s1028" type="#_x0000_t202" style="position:absolute;margin-left:58.95pt;margin-top:198pt;width:220.05pt;height:553.8pt;z-index:2516561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" filled="f" fillcolor="#fffffe" stroked="f" strokecolor="#212120" insetpen="t">
            <v:textbox style="mso-next-textbox:#Text Box 142" inset="2.88pt,2.88pt,2.88pt,2.88pt">
              <w:txbxContent>
                <w:p w:rsidR="00DC683F" w:rsidRPr="00B47525" w:rsidRDefault="00DC683F" w:rsidP="00A21315">
                  <w:pPr>
                    <w:pStyle w:val="MyHeadtitle"/>
                    <w:jc w:val="center"/>
                    <w:rPr>
                      <w:rFonts w:ascii="TH SarabunIT๙" w:hAnsi="TH SarabunIT๙" w:cs="TH SarabunIT๙"/>
                      <w:i/>
                      <w:iCs/>
                      <w:color w:val="800E10"/>
                      <w:sz w:val="72"/>
                      <w:szCs w:val="72"/>
                      <w:cs/>
                      <w:lang w:bidi="th-TH"/>
                    </w:rPr>
                  </w:pPr>
                  <w:bookmarkStart w:id="1" w:name="OLE_LINK1"/>
                  <w:r w:rsidRPr="00B47525">
                    <w:rPr>
                      <w:rFonts w:ascii="TH SarabunIT๙" w:hAnsi="TH SarabunIT๙" w:cs="TH SarabunIT๙" w:hint="cs"/>
                      <w:i/>
                      <w:iCs/>
                      <w:color w:val="800E10"/>
                      <w:sz w:val="72"/>
                      <w:szCs w:val="72"/>
                      <w:cs/>
                      <w:lang w:bidi="th-TH"/>
                    </w:rPr>
                    <w:t>“ ถ้าทุจริต...</w:t>
                  </w:r>
                </w:p>
                <w:bookmarkEnd w:id="1"/>
                <w:p w:rsidR="00DC683F" w:rsidRPr="004D5093" w:rsidRDefault="00DC683F" w:rsidP="004D5093">
                  <w:pPr>
                    <w:pStyle w:val="My"/>
                    <w:jc w:val="thaiDistribute"/>
                    <w:rPr>
                      <w:rFonts w:cs="Cordia New"/>
                      <w:szCs w:val="30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sz w:val="32"/>
                      <w:szCs w:val="32"/>
                      <w:cs/>
                      <w:lang w:bidi="th-TH"/>
                    </w:rPr>
                    <w:tab/>
                  </w:r>
                  <w:r w:rsidRPr="00B47525">
                    <w:rPr>
                      <w:rFonts w:ascii="TH SarabunIT๙" w:hAnsi="TH SarabunIT๙" w:cs="TH SarabunIT๙"/>
                      <w:b/>
                      <w:sz w:val="32"/>
                      <w:szCs w:val="32"/>
                      <w:cs/>
                      <w:lang w:bidi="th-TH"/>
                    </w:rPr>
                    <w:t>...แม้แต่นิดเดียว</w:t>
                  </w:r>
                  <w:r>
                    <w:rPr>
                      <w:rFonts w:ascii="TH SarabunIT๙" w:hAnsi="TH SarabunIT๙" w:cs="TH SarabunIT๙"/>
                      <w:b/>
                      <w:sz w:val="32"/>
                      <w:szCs w:val="32"/>
                      <w:cs/>
                      <w:lang w:bidi="th-TH"/>
                    </w:rPr>
                    <w:t>ก็ขอแช่งให้มีอันเป็นไป</w:t>
                  </w:r>
                  <w:r w:rsidRPr="00B47525">
                    <w:rPr>
                      <w:rFonts w:ascii="TH SarabunIT๙" w:hAnsi="TH SarabunIT๙" w:cs="TH SarabunIT๙"/>
                      <w:b/>
                      <w:sz w:val="32"/>
                      <w:szCs w:val="32"/>
                      <w:cs/>
                      <w:lang w:bidi="th-TH"/>
                    </w:rPr>
                    <w:t>พูดอย่างนี้หยาบคาย แต่ว่าขอให้มีอันเป็นไปแต่ถ้าไม่ทุจริตสุจริตและมีความตั้งใจมุ่งมั่นสร้างความเจริญก็ขอให้ต่ออายุได้ถึง ๑๐๐ ปี ส่วนคนไหนที่มีอายุมากแล้วขอให้แข็งแรงความสุจริตจะทำให้ประเทศไทยรอดพ้นอันตราย</w:t>
                  </w:r>
                  <w:r w:rsidRPr="00B47525">
                    <w:rPr>
                      <w:rFonts w:ascii="TH SarabunIT๙" w:hAnsi="TH SarabunIT๙" w:cs="TH SarabunIT๙"/>
                      <w:b/>
                      <w:sz w:val="32"/>
                      <w:szCs w:val="32"/>
                    </w:rPr>
                    <w:t>…”</w:t>
                  </w:r>
                </w:p>
                <w:p w:rsidR="00DC683F" w:rsidRPr="004D5093" w:rsidRDefault="00DC683F" w:rsidP="00AF4E69">
                  <w:pPr>
                    <w:pStyle w:val="My"/>
                    <w:jc w:val="thaiDistribute"/>
                    <w:rPr>
                      <w:rFonts w:cs="Cordia New"/>
                      <w:szCs w:val="30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ab/>
                  </w:r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</w:rPr>
                    <w:t>“…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ภายใน</w:t>
                  </w:r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๑๐ ปี เมืองไทยน่าจะเจริญ ข้อสำคัญคือต้องหยุดการทุจริตให้สำเร็จ และไม่ทุจริตเสียเอง</w:t>
                  </w:r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</w:rPr>
                    <w:t>…”</w:t>
                  </w:r>
                </w:p>
                <w:p w:rsidR="00DC683F" w:rsidRDefault="00DC683F" w:rsidP="004D5093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Style w:val="a8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 w:rsidRPr="004D5093">
                    <w:rPr>
                      <w:rStyle w:val="a8"/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พระราชดำรัส</w:t>
                  </w:r>
                </w:p>
                <w:p w:rsidR="00DC683F" w:rsidRPr="004D5093" w:rsidRDefault="00DC683F" w:rsidP="00AF4E69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color w:val="333333"/>
                      <w:sz w:val="32"/>
                      <w:szCs w:val="32"/>
                      <w:lang w:val="en-US"/>
                    </w:rPr>
                  </w:pPr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พระบาทสมเด็จพระ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ปรมินท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รมหาภูมิพลอดุลยเดช</w:t>
                  </w:r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พระราชทานแก่คณะผู้ว่าราชการจังหวัดแบบ</w:t>
                  </w:r>
                  <w:proofErr w:type="spellStart"/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บูรณา</w:t>
                  </w:r>
                  <w:proofErr w:type="spellEnd"/>
                  <w:r w:rsidRPr="004D5093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การในโอกาสเข้าเฝ้าถวายสัตย์ปฏิญาณเมื่อวันที่ ๘ ตุลาคม ๒๕๔๖</w:t>
                  </w:r>
                </w:p>
                <w:p w:rsidR="00DC683F" w:rsidRDefault="00DC683F" w:rsidP="00503C1A">
                  <w:pPr>
                    <w:pStyle w:val="My"/>
                    <w:spacing w:before="12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333333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จาก</w:t>
                  </w:r>
                  <w:r w:rsidRPr="00AF4E69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พระราชดำรัสในเรื่องการปราบปรามการทุจริตของพระบาทสมเด็จพระ</w:t>
                  </w:r>
                  <w:proofErr w:type="spellStart"/>
                  <w:r w:rsidRPr="00AF4E69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ปรมินท</w:t>
                  </w:r>
                  <w:proofErr w:type="spellEnd"/>
                  <w:r w:rsidRPr="00AF4E69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รมหาภูมิพลอดุลยเดช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สะท้อนปัญหาสังคมไทยอันเกี่ยวกับเรื่องการทุจริตที่มีอยู่มาช้านาน เป็นปัญหาที่กัดกินความเจริญก้าวหน้าของเศรษฐกิจ สังคม และวัฒนธรรมไทย ซึ่งต้องได้รับการแก้ปัญหา อันจะเห็นได้ว่าปัญหาการทุจริตนั้นเป็นปัญหาที่ประชาชนคนไทยทุกคนต้องร่วมมือร่วมใจกันปรับเปลี่ยนทัศนคติ ความเชื่อ และพฤติกรรม โดยการจะหยุดการทุจริตได้นั้น คือ ให้เริ่มจากตนเองเสียก่อน</w:t>
                  </w:r>
                </w:p>
                <w:p w:rsidR="00DC683F" w:rsidRDefault="00DC683F" w:rsidP="00503C1A">
                  <w:pPr>
                    <w:pStyle w:val="My"/>
                    <w:spacing w:before="24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การทุจริตคอร์รัปชั่นเป็นปัญหาที่สำคัญซึ่งได้แพร่กระจายขยายวงกว้างไปทั่วโลกจากผลการศึกษาพบว่าในประเทศไทยมีการทุจริตคอร์รัปชั่นมาโดยตลอดทั้งระดับประเทศและระดับท้องถิ่น ทั้งภาครัฐและเอกชนซึ่งเข้ามาร่วมงานกับภาครัฐ อีกทั้งได้ทวีความรุนแรงยิ่งขึ้นส่งผลกระทบอย่างร้ายแรงต่อการเจริญเติบโตทางเศรษฐกิจ การพัฒนาสังคม เสถียรภาพทางการเมือง ตลอดจนความมั่นคงของประเทศ</w:t>
                  </w:r>
                </w:p>
                <w:p w:rsidR="00DC683F" w:rsidRPr="00503C1A" w:rsidRDefault="00DC683F" w:rsidP="00503C1A">
                  <w:pPr>
                    <w:pStyle w:val="My"/>
                    <w:spacing w:before="12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สำนักงานสาธารณสุขจังหวัดสระบุรี      เป็นองค์กรหนึ่งที่ได้ตระหนักถึงปัญหาการทุจริตคอร์รัปชั่นที่เกิดขึ้นในประเทศไทย โดยจะเห็นได้ว่าการทุจริต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มีรูปแบบการทุจริตที่แตกต่างและหลากหลาย อาทิ การทุจริตเชิงนโยบายการทุจริตต่อตำแหน่งหน้าที่ราชการ การทุจริตในการจัดซื้อจัดจ้าง การทุจริตในการให้สัมปทาน ฯลฯ ซึ่งล้วนแต่มีเจ้าหน้าที่ของรัฐเข้าไปมีส่วนเกี่ยวข้อง จึงมีความจำเป็นอย่างยิ่งที่ต้องมีการปลูกฝังค่านิยมที่สร้างสรรค์ มีกลไกหรือเครื่องมือที่จะควบคุมให้เจ้าหน้าที่ภาครัฐเกิดพฤติกรรมในเชิงบวกและป้องกันไม่ให้</w:t>
                  </w:r>
                  <w:r w:rsidRPr="00503C1A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เกิดพฤติกรรมในเชิงลบร่วมกันสร้างภูมิคุ้มกัน ที่ถาวรแข็งแรงในการป้องกันและต่อต้านการทุจริตประพฤติมิชอบ จึงได้จัดทำ “คู่มือป้องกันผลประโยชน์ทับซ้อน” หวังเป็นแนวทางในการ</w:t>
                  </w:r>
                  <w:r w:rsidRPr="00503C1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ปฏิบัติ</w:t>
                  </w:r>
                  <w:r w:rsidRPr="00503C1A">
                    <w:rPr>
                      <w:rStyle w:val="A20"/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  <w:lang w:bidi="th-TH"/>
                    </w:rPr>
                    <w:t>ตนในการร่วมกันรณรงค์สร้างสังคมไทยให้เป็นสังคมที่สุจริตโปร่งใสและเป็นสังคมที่ทุกคนสามารถมีส่วนร่วมในการพัฒนาสร้างสังคมไทยให้เป็นสังคมที่ใสสะอาดลดระดับการทุจริตประพฤติมิชอบในสังคมไทยให้เทียบเท่าระดับมาตรฐานสากลได้ต่อไป</w:t>
                  </w:r>
                </w:p>
                <w:p w:rsidR="00DC683F" w:rsidRDefault="00DC683F" w:rsidP="004D5093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4D5093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AF4E69" w:rsidRDefault="00DC683F" w:rsidP="004D5093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  <w:tab/>
                  </w:r>
                </w:p>
                <w:p w:rsidR="00DC683F" w:rsidRPr="004D5093" w:rsidRDefault="00DC683F" w:rsidP="004D5093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color w:val="333333"/>
                      <w:sz w:val="32"/>
                      <w:szCs w:val="32"/>
                      <w:cs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333333"/>
                      <w:sz w:val="32"/>
                      <w:szCs w:val="32"/>
                      <w:cs/>
                      <w:lang w:val="en-US" w:bidi="th-TH"/>
                    </w:rPr>
                    <w:tab/>
                  </w:r>
                </w:p>
                <w:p w:rsidR="00DC683F" w:rsidRPr="00261796" w:rsidRDefault="00DC683F" w:rsidP="00A21315">
                  <w:pPr>
                    <w:pStyle w:val="MyHeadtitle"/>
                    <w:ind w:firstLine="360"/>
                    <w:jc w:val="both"/>
                    <w:rPr>
                      <w:b w:val="0"/>
                      <w:color w:val="2167BF"/>
                    </w:rPr>
                  </w:pPr>
                </w:p>
              </w:txbxContent>
            </v:textbox>
            <w10:wrap anchory="page"/>
          </v:shape>
        </w:pict>
      </w: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39061C" w:rsidP="007D5AC1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142" o:spid="_x0000_s1029" type="#_x0000_t202" style="position:absolute;margin-left:318.4pt;margin-top:230.45pt;width:221.6pt;height:517pt;z-index:25165721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" filled="f" fillcolor="#fffffe" stroked="f" strokecolor="#212120" insetpen="t">
            <v:textbox inset="2.88pt,2.88pt,2.88pt,2.88pt">
              <w:txbxContent/>
            </v:textbox>
            <w10:wrap anchory="page"/>
          </v:shape>
        </w:pict>
      </w: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5D5995">
      <w:pPr>
        <w:jc w:val="center"/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6F039A" w:rsidP="007D5AC1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F0441F" w:rsidRPr="002208D0" w:rsidRDefault="00F0441F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BE34C5" w:rsidRPr="002208D0" w:rsidRDefault="00BE34C5" w:rsidP="007D5AC1">
      <w:pPr>
        <w:rPr>
          <w:lang w:val="en-US"/>
        </w:rPr>
      </w:pPr>
    </w:p>
    <w:p w:rsidR="00BE34C5" w:rsidRPr="002208D0" w:rsidRDefault="00BE34C5" w:rsidP="007D5AC1">
      <w:pPr>
        <w:rPr>
          <w:lang w:val="en-US"/>
        </w:rPr>
      </w:pPr>
    </w:p>
    <w:p w:rsidR="00BE34C5" w:rsidRPr="002208D0" w:rsidRDefault="00BE34C5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2D2E2F" w:rsidP="002D2E2F">
      <w:pPr>
        <w:tabs>
          <w:tab w:val="left" w:pos="9012"/>
        </w:tabs>
        <w:rPr>
          <w:lang w:val="en-US"/>
        </w:rPr>
      </w:pPr>
      <w:r w:rsidRPr="002208D0">
        <w:rPr>
          <w:lang w:val="en-US"/>
        </w:rPr>
        <w:lastRenderedPageBreak/>
        <w:tab/>
      </w:r>
    </w:p>
    <w:p w:rsidR="00664743" w:rsidRPr="004836AB" w:rsidRDefault="0039061C" w:rsidP="007D5AC1">
      <w:pPr>
        <w:rPr>
          <w:color w:val="2583C0"/>
          <w:lang w:val="en-US"/>
        </w:rPr>
      </w:pPr>
      <w:r>
        <w:rPr>
          <w:noProof/>
          <w:color w:val="2583C0"/>
          <w:lang w:val="en-US" w:eastAsia="en-US" w:bidi="th-TH"/>
        </w:rPr>
        <w:pict>
          <v:shape id="Text Box 23" o:spid="_x0000_s1030" type="#_x0000_t202" style="position:absolute;margin-left:292.2pt;margin-top:73.2pt;width:243pt;height:592.55pt;z-index:25165209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" filled="f" fillcolor="#fffffe" stroked="f" strokecolor="#212120" insetpen="t">
            <v:textbox inset="2.88pt,2.88pt,2.88pt,2.88pt">
              <w:txbxContent/>
            </v:textbox>
            <w10:wrap anchory="page"/>
          </v:shape>
        </w:pict>
      </w:r>
      <w:r>
        <w:rPr>
          <w:noProof/>
          <w:lang w:val="en-US" w:eastAsia="en-US" w:bidi="th-TH"/>
        </w:rPr>
        <w:pict>
          <v:shape id="Text Box 114" o:spid="_x0000_s1031" type="#_x0000_t202" style="position:absolute;margin-left:62.65pt;margin-top:68.35pt;width:243pt;height:616.55pt;z-index:2516551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" filled="f" fillcolor="#fffffe" stroked="f" strokecolor="#212120" insetpen="t">
            <v:textbox style="mso-next-textbox:#Text Box 23" inset="2.88pt,2.88pt,2.88pt,2.88pt">
              <w:txbxContent>
                <w:p w:rsidR="00DC683F" w:rsidRPr="009B090C" w:rsidRDefault="00DC683F" w:rsidP="003715D2">
                  <w:pPr>
                    <w:pStyle w:val="MyHeadtitle"/>
                    <w:spacing w:before="0" w:after="120"/>
                    <w:rPr>
                      <w:rFonts w:ascii="TH SarabunIT๙" w:hAnsi="TH SarabunIT๙" w:cs="TH SarabunIT๙"/>
                      <w:color w:val="800E10"/>
                      <w:sz w:val="96"/>
                      <w:szCs w:val="96"/>
                      <w:cs/>
                      <w:lang w:bidi="th-TH"/>
                    </w:rPr>
                  </w:pPr>
                  <w:r w:rsidRPr="009B090C">
                    <w:rPr>
                      <w:rFonts w:ascii="TH SarabunIT๙" w:hAnsi="TH SarabunIT๙" w:cs="TH SarabunIT๙" w:hint="cs"/>
                      <w:color w:val="800E10"/>
                      <w:sz w:val="96"/>
                      <w:szCs w:val="96"/>
                      <w:cs/>
                      <w:lang w:bidi="th-TH"/>
                    </w:rPr>
                    <w:t>สารบัญ</w:t>
                  </w:r>
                </w:p>
                <w:p w:rsidR="00DC683F" w:rsidRDefault="00DC683F" w:rsidP="0077130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9B090C" w:rsidRDefault="00DC683F" w:rsidP="0077130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 w:bidi="th-TH"/>
                    </w:rPr>
                  </w:pPr>
                  <w:r w:rsidRPr="009B090C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คำนำ</w:t>
                  </w:r>
                </w:p>
                <w:p w:rsidR="00DC683F" w:rsidRPr="009B090C" w:rsidRDefault="00DC683F" w:rsidP="0077130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 w:bidi="th-TH"/>
                    </w:rPr>
                  </w:pPr>
                  <w:r w:rsidRPr="009B090C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สารบัญ</w:t>
                  </w:r>
                </w:p>
                <w:p w:rsidR="00DC683F" w:rsidRPr="009B090C" w:rsidRDefault="00DC683F" w:rsidP="0077130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 w:bidi="th-TH"/>
                    </w:rPr>
                  </w:pPr>
                  <w:r w:rsidRPr="009B090C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บทนำ</w:t>
                  </w:r>
                </w:p>
                <w:p w:rsidR="00DC683F" w:rsidRDefault="00DC683F" w:rsidP="0077130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B090C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บทที่ 1</w:t>
                  </w:r>
                  <w:r w:rsidRPr="009B090C"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 ความหมายของผลประโยชน์ทับซ้อน</w:t>
                  </w:r>
                </w:p>
                <w:p w:rsidR="00A74CE8" w:rsidRPr="00A74CE8" w:rsidRDefault="00A74CE8" w:rsidP="00A74CE8">
                  <w:pPr>
                    <w:pStyle w:val="My"/>
                    <w:numPr>
                      <w:ilvl w:val="0"/>
                      <w:numId w:val="7"/>
                    </w:numP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ความสัมพันธ</w:t>
                  </w:r>
                  <w:r w:rsidRPr="00A74CE8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์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ระหว่าง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br/>
                    <w:t>Conflict of Interests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 กับ  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>Corruption</w:t>
                  </w:r>
                </w:p>
                <w:p w:rsidR="00A74CE8" w:rsidRPr="00A74CE8" w:rsidRDefault="00A74CE8" w:rsidP="00A74CE8">
                  <w:pPr>
                    <w:pStyle w:val="ac"/>
                    <w:numPr>
                      <w:ilvl w:val="0"/>
                      <w:numId w:val="7"/>
                    </w:numPr>
                    <w:autoSpaceDE w:val="0"/>
                    <w:autoSpaceDN w:val="0"/>
                    <w:adjustRightInd w:val="0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ประเภทของผลประโยชน์ทับซ้อน</w:t>
                  </w:r>
                </w:p>
                <w:p w:rsidR="00A74CE8" w:rsidRPr="00A74CE8" w:rsidRDefault="00A74CE8" w:rsidP="00A74CE8">
                  <w:pPr>
                    <w:pStyle w:val="My"/>
                    <w:numPr>
                      <w:ilvl w:val="0"/>
                      <w:numId w:val="7"/>
                    </w:numPr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การขัดกันแห่งผลประโยชน์มีวัตถุประสงค์</w:t>
                  </w:r>
                </w:p>
                <w:p w:rsidR="00A74CE8" w:rsidRDefault="00A74CE8" w:rsidP="00A74CE8">
                  <w:pPr>
                    <w:pStyle w:val="My"/>
                    <w:numPr>
                      <w:ilvl w:val="0"/>
                      <w:numId w:val="7"/>
                    </w:numP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รูปแบบ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(Conflict Of Interests)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การรับผลประโยชน์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(Accepting Benefits)</w:t>
                  </w:r>
                </w:p>
                <w:p w:rsidR="00A74CE8" w:rsidRDefault="00A74CE8" w:rsidP="00A74CE8">
                  <w:pPr>
                    <w:pStyle w:val="My"/>
                    <w:numPr>
                      <w:ilvl w:val="0"/>
                      <w:numId w:val="7"/>
                    </w:numP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การกระทำที่อยู่ในข่าย</w:t>
                  </w:r>
                  <w:r w:rsidRPr="00A74CE8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Conflict of Interests</w:t>
                  </w:r>
                </w:p>
                <w:p w:rsidR="00982E28" w:rsidRPr="00982E28" w:rsidRDefault="00982E28" w:rsidP="00982E28">
                  <w:pPr>
                    <w:pStyle w:val="My"/>
                    <w:numPr>
                      <w:ilvl w:val="0"/>
                      <w:numId w:val="7"/>
                    </w:numPr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82E28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กฎหมายเกี่ยวกับการป้องกันผลประโยชน์ทับซ้อน</w:t>
                  </w:r>
                </w:p>
                <w:p w:rsidR="00982E28" w:rsidRDefault="00982E28" w:rsidP="00982E28">
                  <w:pPr>
                    <w:pStyle w:val="My"/>
                    <w:numPr>
                      <w:ilvl w:val="0"/>
                      <w:numId w:val="7"/>
                    </w:numP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82E28"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ตัวอย่างเรื่องการขัดกันร</w:t>
                  </w:r>
                  <w:r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ะหว่างประโยชน์ส่วนตัว</w:t>
                  </w:r>
                  <w:r w:rsidRPr="00982E28"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 และส่วนรวม</w:t>
                  </w:r>
                </w:p>
                <w:p w:rsidR="00982E28" w:rsidRPr="00982E28" w:rsidRDefault="00982E28" w:rsidP="00982E28">
                  <w:pPr>
                    <w:pStyle w:val="My"/>
                    <w:numPr>
                      <w:ilvl w:val="0"/>
                      <w:numId w:val="7"/>
                    </w:numP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82E28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ตัวอย่างเรื่องผลประโยชน์ทับซ้อน</w:t>
                  </w: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B090C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บทที่ 2</w:t>
                  </w:r>
                  <w:r w:rsidRPr="009B090C"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 แนวทางการปฏิบัติงานเพื่อป้องกันผลประโยชน์</w:t>
                  </w:r>
                </w:p>
                <w:p w:rsidR="00DC683F" w:rsidRPr="009B090C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B090C"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ทับซ้อน</w:t>
                  </w: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B090C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0B158D" w:rsidRDefault="00DC683F" w:rsidP="000C668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</w:pPr>
                  <w:r w:rsidRPr="000B158D"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หน้า</w:t>
                  </w:r>
                </w:p>
                <w:p w:rsidR="00DC683F" w:rsidRPr="000B158D" w:rsidRDefault="00DC683F" w:rsidP="000C668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 w:rsidRPr="000B158D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>2</w:t>
                  </w:r>
                </w:p>
                <w:p w:rsidR="00DC683F" w:rsidRPr="00982E28" w:rsidRDefault="00DC683F" w:rsidP="000C668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 w:rsidRPr="00982E28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  <w:t>3</w:t>
                  </w:r>
                </w:p>
                <w:p w:rsidR="00DC683F" w:rsidRPr="00982E28" w:rsidRDefault="00DC683F" w:rsidP="000C668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982E28" w:rsidP="00982E28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982E28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4</w:t>
                  </w:r>
                </w:p>
                <w:p w:rsidR="00982E28" w:rsidRPr="00982E28" w:rsidRDefault="00982E28" w:rsidP="000C668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0C668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982E28" w:rsidP="00982E28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 w:rsidRPr="00982E28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>10</w:t>
                  </w: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4A61C2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82E28" w:rsidRDefault="00DC683F" w:rsidP="000B158D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 w:rsidRPr="00982E28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 w:rsidRPr="00982E28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 w:rsidRPr="00982E28"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</w:p>
              </w:txbxContent>
            </v:textbox>
            <w10:wrap anchory="page"/>
          </v:shape>
        </w:pict>
      </w:r>
    </w:p>
    <w:p w:rsidR="00664743" w:rsidRPr="004836AB" w:rsidRDefault="00664743" w:rsidP="007D5AC1">
      <w:pPr>
        <w:rPr>
          <w:color w:val="2583C0"/>
          <w:lang w:val="en-US"/>
        </w:rPr>
      </w:pPr>
    </w:p>
    <w:p w:rsidR="00664743" w:rsidRPr="004836AB" w:rsidRDefault="00664743" w:rsidP="007D5AC1">
      <w:pPr>
        <w:rPr>
          <w:color w:val="2583C0"/>
          <w:lang w:val="en-US"/>
        </w:rPr>
      </w:pPr>
    </w:p>
    <w:p w:rsidR="00664743" w:rsidRPr="004836AB" w:rsidRDefault="00664743" w:rsidP="007D5AC1">
      <w:pPr>
        <w:rPr>
          <w:color w:val="2583C0"/>
          <w:lang w:val="en-US"/>
        </w:rPr>
      </w:pPr>
    </w:p>
    <w:p w:rsidR="00664743" w:rsidRPr="004836AB" w:rsidRDefault="00664743" w:rsidP="007D5AC1">
      <w:pPr>
        <w:rPr>
          <w:color w:val="2583C0"/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F0441F" w:rsidRPr="002208D0" w:rsidRDefault="00F0441F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664743" w:rsidRPr="002208D0" w:rsidRDefault="00664743" w:rsidP="007D5AC1">
      <w:pPr>
        <w:rPr>
          <w:lang w:val="en-US"/>
        </w:rPr>
      </w:pPr>
    </w:p>
    <w:p w:rsidR="00EE4BDD" w:rsidRDefault="0039061C" w:rsidP="0065314E">
      <w:pPr>
        <w:tabs>
          <w:tab w:val="left" w:pos="3300"/>
        </w:tabs>
        <w:rPr>
          <w:vertAlign w:val="subscript"/>
          <w:lang w:val="en-US"/>
        </w:rPr>
      </w:pPr>
      <w:r>
        <w:rPr>
          <w:noProof/>
          <w:color w:val="2583C0"/>
          <w:lang w:val="en-US" w:eastAsia="en-US" w:bidi="th-TH"/>
        </w:rPr>
        <w:pict>
          <v:rect id="Rectangle 154" o:spid="_x0000_s1073" style="position:absolute;margin-left:-5.25pt;margin-top:127.85pt;width:27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" fillcolor="#e81e25" stroked="f"/>
        </w:pict>
      </w:r>
      <w:r>
        <w:rPr>
          <w:noProof/>
          <w:color w:val="2583C0"/>
          <w:lang w:val="en-US" w:eastAsia="en-US" w:bidi="th-TH"/>
        </w:rPr>
        <w:pict>
          <v:rect id="Rectangle 155" o:spid="_x0000_s1072" style="position:absolute;margin-left:-5.25pt;margin-top:172.2pt;width:27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" fillcolor="#bd1e23" stroked="f"/>
        </w:pict>
      </w:r>
      <w:r>
        <w:rPr>
          <w:noProof/>
          <w:color w:val="2583C0"/>
          <w:lang w:val="en-US" w:eastAsia="en-US" w:bidi="th-TH"/>
        </w:rPr>
        <w:pict>
          <v:rect id="Rectangle 153" o:spid="_x0000_s1071" style="position:absolute;margin-left:-5.25pt;margin-top:81.9pt;width:27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" fillcolor="#bd1e23" stroked="f"/>
        </w:pict>
      </w:r>
      <w:r w:rsidR="0065314E" w:rsidRPr="002208D0">
        <w:rPr>
          <w:lang w:val="en-US"/>
        </w:rPr>
        <w:tab/>
      </w:r>
      <w:r w:rsidR="0006091D">
        <w:rPr>
          <w:lang w:val="en-US"/>
        </w:rPr>
        <w:softHyphen/>
      </w:r>
      <w:r w:rsidR="0006091D">
        <w:rPr>
          <w:vertAlign w:val="subscript"/>
          <w:lang w:val="en-US"/>
        </w:rPr>
        <w:softHyphen/>
      </w:r>
      <w:r w:rsidR="0006091D">
        <w:rPr>
          <w:lang w:val="en-US"/>
        </w:rPr>
        <w:softHyphen/>
      </w:r>
    </w:p>
    <w:p w:rsidR="000B158D" w:rsidRPr="002208D0" w:rsidRDefault="00EE4BDD" w:rsidP="000B158D">
      <w:pPr>
        <w:rPr>
          <w:lang w:val="en-US"/>
        </w:rPr>
      </w:pPr>
      <w:r>
        <w:rPr>
          <w:vertAlign w:val="subscript"/>
          <w:lang w:val="en-US"/>
        </w:rPr>
        <w:br w:type="page"/>
      </w:r>
    </w:p>
    <w:p w:rsidR="000B158D" w:rsidRPr="002208D0" w:rsidRDefault="0039061C" w:rsidP="000B158D">
      <w:pPr>
        <w:rPr>
          <w:lang w:val="en-US"/>
        </w:rPr>
      </w:pPr>
      <w:r>
        <w:rPr>
          <w:noProof/>
          <w:lang w:val="en-US" w:eastAsia="en-US" w:bidi="th-TH"/>
        </w:rPr>
        <w:lastRenderedPageBreak/>
        <w:pict>
          <v:shape id="Text Box 173" o:spid="_x0000_s1032" type="#_x0000_t202" style="position:absolute;margin-left:396pt;margin-top:40.05pt;width:169.15pt;height:135pt;z-index:25167052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" filled="f" fillcolor="#fffffe" stroked="f" strokecolor="#212120" insetpen="t">
            <v:textbox inset="2.88pt,2.88pt,2.88pt,2.88pt">
              <w:txbxContent>
                <w:p w:rsidR="00DC683F" w:rsidRPr="000B158D" w:rsidRDefault="00DC683F" w:rsidP="000B158D">
                  <w:pPr>
                    <w:rPr>
                      <w:rStyle w:val="sowc"/>
                      <w:rFonts w:ascii="TH SarabunIT๙" w:hAnsi="TH SarabunIT๙" w:cs="TH SarabunIT๙"/>
                      <w:b/>
                      <w:bCs/>
                      <w:color w:val="FFFFFF"/>
                      <w:sz w:val="56"/>
                      <w:szCs w:val="56"/>
                      <w:lang w:val="en-US" w:bidi="th-TH"/>
                    </w:rPr>
                  </w:pPr>
                  <w:r w:rsidRPr="000B158D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color w:val="FFFFFF"/>
                      <w:sz w:val="56"/>
                      <w:szCs w:val="56"/>
                      <w:cs/>
                      <w:lang w:val="en-US" w:bidi="th-TH"/>
                    </w:rPr>
                    <w:t xml:space="preserve">บทที่ 1 </w:t>
                  </w:r>
                </w:p>
                <w:p w:rsidR="00DC683F" w:rsidRPr="000B158D" w:rsidRDefault="00DC683F" w:rsidP="000B158D">
                  <w:pPr>
                    <w:rPr>
                      <w:b/>
                      <w:bCs/>
                      <w:color w:val="FFFFFF"/>
                      <w:sz w:val="56"/>
                      <w:szCs w:val="56"/>
                      <w:cs/>
                      <w:lang w:bidi="th-TH"/>
                    </w:rPr>
                  </w:pPr>
                  <w:r w:rsidRPr="000B158D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color w:val="FFFFFF"/>
                      <w:sz w:val="56"/>
                      <w:szCs w:val="56"/>
                      <w:cs/>
                      <w:lang w:val="en-US" w:bidi="th-TH"/>
                    </w:rPr>
                    <w:t>ความหมายของผลประโยชน์ทับซ้อน</w:t>
                  </w:r>
                </w:p>
              </w:txbxContent>
            </v:textbox>
            <w10:wrap anchory="page"/>
          </v:shape>
        </w:pict>
      </w:r>
      <w:r w:rsidR="00E35784">
        <w:rPr>
          <w:noProof/>
          <w:lang w:val="en-US" w:eastAsia="en-US" w:bidi="th-TH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-400685</wp:posOffset>
            </wp:positionV>
            <wp:extent cx="7110730" cy="2115185"/>
            <wp:effectExtent l="19050" t="0" r="0" b="0"/>
            <wp:wrapNone/>
            <wp:docPr id="172" name="Picture 172" descr="wor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word-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2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39061C" w:rsidP="000B158D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170" o:spid="_x0000_s1033" type="#_x0000_t202" style="position:absolute;margin-left:58.95pt;margin-top:198pt;width:228.35pt;height:553.8pt;z-index:25166745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" filled="f" fillcolor="#fffffe" stroked="f" strokecolor="#212120" insetpen="t">
            <v:textbox style="mso-next-textbox:#Text Box 171" inset="2.88pt,2.88pt,2.88pt,2.88pt">
              <w:txbxContent>
                <w:p w:rsidR="00DC683F" w:rsidRPr="00D3488A" w:rsidRDefault="00DC683F" w:rsidP="00D3488A">
                  <w:pPr>
                    <w:pStyle w:val="MyHeadtitle"/>
                    <w:jc w:val="thaiDistribute"/>
                    <w:rPr>
                      <w:rFonts w:ascii="TH SarabunIT๙" w:hAnsi="TH SarabunIT๙" w:cs="TH SarabunIT๙"/>
                      <w:i/>
                      <w:iCs/>
                      <w:color w:val="800E10"/>
                      <w:sz w:val="64"/>
                      <w:szCs w:val="64"/>
                      <w:cs/>
                      <w:lang w:bidi="th-TH"/>
                    </w:rPr>
                  </w:pPr>
                  <w:r w:rsidRPr="00D3488A">
                    <w:rPr>
                      <w:rFonts w:ascii="TH SarabunIT๙" w:hAnsi="TH SarabunIT๙" w:cs="TH SarabunIT๙" w:hint="cs"/>
                      <w:i/>
                      <w:iCs/>
                      <w:color w:val="800E10"/>
                      <w:sz w:val="64"/>
                      <w:szCs w:val="64"/>
                      <w:cs/>
                      <w:lang w:bidi="th-TH"/>
                    </w:rPr>
                    <w:t>ผลประโยชน์ทับซ้อน...</w:t>
                  </w:r>
                </w:p>
                <w:p w:rsidR="00DC683F" w:rsidRPr="00D3488A" w:rsidRDefault="00DC683F" w:rsidP="00D3488A">
                  <w:pPr>
                    <w:pStyle w:val="Default"/>
                    <w:rPr>
                      <w:rFonts w:ascii="TH SarabunIT๙" w:hAnsi="TH SarabunIT๙" w:cs="TH SarabunIT๙"/>
                    </w:rPr>
                  </w:pPr>
                  <w:r w:rsidRPr="00D3488A">
                    <w:rPr>
                      <w:rFonts w:ascii="TH SarabunIT๙" w:hAnsi="TH SarabunIT๙" w:cs="TH SarabunIT๙"/>
                      <w:b/>
                      <w:sz w:val="32"/>
                      <w:szCs w:val="32"/>
                      <w:cs/>
                    </w:rPr>
                    <w:tab/>
                  </w:r>
                </w:p>
                <w:p w:rsidR="00DC683F" w:rsidRPr="00D3488A" w:rsidRDefault="00DC683F" w:rsidP="00D3488A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</w:rPr>
                    <w:tab/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หรือความขัดแย้งกันระหว่างผลประโยชน์ส่วนตนและผลประโยชน์ส่วนรวม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(Conflict of interest : COI)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เป็นประเด็นปัญหาทางการบริหารภาครัฐในปัจจุบันที่เป็นบ่อเกิดของปัญหาการทุจริตประพฤติมิชอบในระดับที่รุนแรงขึ้นและยังสะท้อนปัญหาการขาดหลัก</w:t>
                  </w:r>
                  <w:proofErr w:type="spellStart"/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ธรรมาภิ</w:t>
                  </w:r>
                  <w:proofErr w:type="spellEnd"/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บาลและเป็นอุปสรรคต่อการพัฒนาประเทศ</w:t>
                  </w:r>
                </w:p>
                <w:p w:rsidR="00DC683F" w:rsidRDefault="00DC683F" w:rsidP="00D3488A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Cs w:val="30"/>
                      <w:lang w:val="en-US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ab/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ประมวลจริยธรรมข้าราชการพลเรือนได้ก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ำ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หนดมาตรฐานทางจริยธรรมของข้าราชการในการป้องกันปัญหาผลประโยชน์ทับซ้อนในการปฏิบัติราชการหลายประการดังปรากฏในหมวด๒ข้อ๓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๓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ข้อ๕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๑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),(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๒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),(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๓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),(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๔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ข้อ๖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๑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),(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๒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),(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๓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ข้อ๗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๔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),(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๕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ข้อ๘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๕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ข้อ๙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>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๑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เป็นต้น</w:t>
                  </w:r>
                </w:p>
                <w:p w:rsidR="00DC683F" w:rsidRDefault="00DC683F" w:rsidP="00A94D47">
                  <w:pPr>
                    <w:pStyle w:val="My"/>
                    <w:spacing w:before="12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  <w:lang w:val="en-US"/>
                    </w:rPr>
                  </w:pPr>
                  <w:r w:rsidRPr="00D3488A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 xml:space="preserve">ความหมายของผลประโยชน์ทับซ้อน </w:t>
                  </w:r>
                </w:p>
                <w:p w:rsidR="00DC683F" w:rsidRPr="00D3488A" w:rsidRDefault="00DC683F" w:rsidP="00A94D47">
                  <w:pPr>
                    <w:pStyle w:val="My"/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>(</w:t>
                  </w:r>
                  <w:r w:rsidRPr="00D3488A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</w:rPr>
                    <w:t>Conflict Of Interests)</w:t>
                  </w:r>
                </w:p>
                <w:p w:rsidR="00DC683F" w:rsidRPr="00D3488A" w:rsidRDefault="00DC683F" w:rsidP="00D3488A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ab/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ผลประโยชน์ทับซ้อน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 xml:space="preserve"> :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 สถานการณ์หรือการกระทำที่บุคคลมีผลประโยชน์ส่วนตัวมากจนมีผลต่อการตัดสินใจ หรือการปฏิบัติหน้าที่ในตำแหน่งหน้าที่ที่บุคคลนั้นรับผิดชอบอยู่ ส่งผลกระทบต่อประโยชน์ของส่วนรวม ซึ่งทำให้ตัดสินใจยากในอันที่จะปฏิบัติหน้าที่โดยปราศจากอคติได้</w:t>
                  </w:r>
                </w:p>
                <w:p w:rsidR="00DC683F" w:rsidRPr="00D3488A" w:rsidRDefault="00DC683F" w:rsidP="000B158D">
                  <w:pPr>
                    <w:pStyle w:val="My"/>
                    <w:spacing w:before="12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ความขัดแย้ง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 (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 xml:space="preserve">Conflict) </w:t>
                  </w:r>
                  <w:r w:rsidRPr="00D3488A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สถานการณ์ที่ขัดกัน ไม่ลงรอยเป็นเหตุการณ์อันเกิดขึ้นเมื่อบุคคลไม่สามารถตัดสินใจ กระทำอย่างใดอย่างหนึ่ง ความขัดแย้งอาจเกิดขึ้นได้จากความไม่ลงรอยกันในเรื่องความคิดแนวทางปฏิบัติ หรือ ผลประโยชน์</w:t>
                  </w:r>
                  <w:r w:rsidRPr="00D3488A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ได้นั้น </w:t>
                  </w:r>
                </w:p>
                <w:p w:rsidR="00DC683F" w:rsidRDefault="00DC683F" w:rsidP="000B158D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ผลประโยชน์ส่วนตน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(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 xml:space="preserve">Private Interests) 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เป็นผลตอบแทนที่บุคคลได้รับ โดยเห็นว่ามีคุณค่าที่จะสนองตอบความ ต้องการของตนเองหรือของกลุ่มที่ตนเองเกี่ยวข้อง ผลประโยชน์เป็นสิ่งจูงใจให้คนเรามีพฤติกรรมต่างๆ เพื่อสนอง ความต้องการทั้งหลาย 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(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เพ็ญศรี วายวานนท์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>, 2527 : 154)</w:t>
                  </w:r>
                </w:p>
                <w:p w:rsidR="00DC683F" w:rsidRPr="0084522B" w:rsidRDefault="00DC683F" w:rsidP="0084522B">
                  <w:pPr>
                    <w:pStyle w:val="My"/>
                    <w:spacing w:before="12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ความขัดแย้งกันระหว่างผลประโยชน์ส่วนตนและผลประโยชน์ส่วนรวม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(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>Conflict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  <w:t xml:space="preserve">Of Interests) 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เป็นสถานการณ์ที่บุคคลในฐานะพนักงานหรือเจ้าหน้าที่ของรัฐ ใช้ตำแหน่งหรืออำนาจหน้าที่ในการแสวงประโยชน์แก่ ตนเอง กลุ่มหรือพวกพ้อง ซึ่งเป็นการละเมิดทางจริยธรรม และส่งผล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กระทบหรือความเสียหายต่อประโยชน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์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สาธารณะ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คำอื่นที่มีความหมายถึงความขัดแย้งกันแห่งผลประโยชน์ส่วนตนและส่วนรวม ได้แก่ การมีผลประโยชน์ทับซ้อน ความขัดกันระหว่างผลป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ระโยชน์ของผู้ดำรงตำแหน่งสาธารณะ</w:t>
                  </w:r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และรวมถึง</w:t>
                  </w:r>
                  <w:proofErr w:type="spellStart"/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คอร์รัป</w:t>
                  </w:r>
                  <w:proofErr w:type="spellEnd"/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ชันเชิงนโยบาย </w:t>
                  </w:r>
                  <w:proofErr w:type="spellStart"/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คอร์รัป</w:t>
                  </w:r>
                  <w:proofErr w:type="spellEnd"/>
                  <w:r w:rsidRPr="0084522B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ชันสีเทา</w:t>
                  </w:r>
                </w:p>
                <w:p w:rsidR="00DC683F" w:rsidRPr="00A94D47" w:rsidRDefault="00DC683F" w:rsidP="00A94D47">
                  <w:pPr>
                    <w:pStyle w:val="Default"/>
                    <w:spacing w:before="120"/>
                    <w:jc w:val="thaiDistribute"/>
                    <w:rPr>
                      <w:cs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 xml:space="preserve">สรุปความหมายของผลประโยชน์ทับซ้อน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: 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สถานการณ์หรือการกระท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ของบุคคล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(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ไม่ว่าจะเป็นนักการเมืองข้าราชการพนักงานบริษัทผู้บริหาร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มีผลประโยชน์ส่วนตนเข้ามาเกี่ยวข้องจนส่งผลกระทบต่อการตัดสินใจหรือการปฏิบัติหน้าที่ในต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แหน่งนั้นการกระท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ดังกล่าวอาจเกิดขึ้น</w:t>
                  </w:r>
                  <w:r w:rsidRPr="00A94D47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>โดยรู้ตัวหรือไม่รู้ตัวทั้งเจตนาหรือไม่เจตนา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หรือบางเรื่องเป็นการปฏิบัติสืบต่อกันมาจนไม่เห็นว่าจะเป็นสิ่งผิดแต่อย่างใดพฤติกรรมเหล่านี้เป็นการกระท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ความผิดทางจริยธรรมของเจ้าหน้าที่ของรัฐที่ต้องค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นึงถึงผลประโยชน์สาธารณะ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(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ประโยชน์ของส่วนรวม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) 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แต่กลับตัดสินใจปฏิบัติหน้าที่โดยค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A94D47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นึงถึงประโยชน์ของตนเองหรือพวกพ้อง</w:t>
                  </w:r>
                </w:p>
                <w:p w:rsidR="00DC683F" w:rsidRPr="004D5093" w:rsidRDefault="00DC683F" w:rsidP="000B158D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color w:val="333333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333333"/>
                      <w:sz w:val="32"/>
                      <w:szCs w:val="32"/>
                      <w:cs/>
                      <w:lang w:val="en-US" w:bidi="th-TH"/>
                    </w:rPr>
                    <w:tab/>
                  </w:r>
                </w:p>
                <w:p w:rsidR="00DC683F" w:rsidRPr="00261796" w:rsidRDefault="00DC683F" w:rsidP="000B158D">
                  <w:pPr>
                    <w:pStyle w:val="MyHeadtitle"/>
                    <w:ind w:firstLine="360"/>
                    <w:jc w:val="both"/>
                    <w:rPr>
                      <w:b w:val="0"/>
                      <w:color w:val="2167BF"/>
                    </w:rPr>
                  </w:pPr>
                </w:p>
              </w:txbxContent>
            </v:textbox>
            <w10:wrap anchory="page"/>
          </v:shape>
        </w:pict>
      </w:r>
    </w:p>
    <w:p w:rsidR="000B158D" w:rsidRPr="002208D0" w:rsidRDefault="0039061C" w:rsidP="000B158D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171" o:spid="_x0000_s1034" type="#_x0000_t202" style="position:absolute;margin-left:319.25pt;margin-top:207.85pt;width:235pt;height:567.6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" filled="f" fillcolor="#fffffe" stroked="f" strokecolor="#212120" insetpen="t">
            <v:textbox inset="2.88pt,2.88pt,2.88pt,2.88pt">
              <w:txbxContent/>
            </v:textbox>
            <w10:wrap anchory="page"/>
          </v:shape>
        </w:pict>
      </w: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jc w:val="center"/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0B158D" w:rsidRPr="002208D0" w:rsidRDefault="000B158D" w:rsidP="000B158D">
      <w:pPr>
        <w:rPr>
          <w:lang w:val="en-US"/>
        </w:rPr>
      </w:pPr>
    </w:p>
    <w:p w:rsidR="00A94D47" w:rsidRDefault="00A94D47" w:rsidP="000B158D">
      <w:pPr>
        <w:rPr>
          <w:lang w:val="en-US"/>
        </w:rPr>
      </w:pPr>
    </w:p>
    <w:p w:rsidR="000B158D" w:rsidRPr="002208D0" w:rsidRDefault="00A94D47" w:rsidP="000B158D">
      <w:pPr>
        <w:rPr>
          <w:lang w:val="en-US"/>
        </w:rPr>
      </w:pPr>
      <w:r>
        <w:rPr>
          <w:lang w:val="en-US"/>
        </w:rPr>
        <w:br w:type="page"/>
      </w:r>
    </w:p>
    <w:p w:rsidR="000B158D" w:rsidRPr="002208D0" w:rsidRDefault="0039061C" w:rsidP="000B158D">
      <w:pPr>
        <w:rPr>
          <w:lang w:val="en-US"/>
        </w:rPr>
      </w:pPr>
      <w:r>
        <w:rPr>
          <w:noProof/>
          <w:color w:val="2583C0"/>
          <w:lang w:val="en-US" w:eastAsia="en-US" w:bidi="th-TH"/>
        </w:rPr>
        <w:lastRenderedPageBreak/>
        <w:pict>
          <v:shape id="Text Box 174" o:spid="_x0000_s1035" type="#_x0000_t202" style="position:absolute;margin-left:315.2pt;margin-top:24.8pt;width:243pt;height:764.5pt;z-index:2516725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" filled="f" fillcolor="#fffffe" stroked="f" strokecolor="#212120" insetpen="t">
            <v:textbox inset="2.88pt,2.88pt,2.88pt,2.88pt">
              <w:txbxContent/>
            </v:textbox>
            <w10:wrap anchory="page"/>
          </v:shape>
        </w:pict>
      </w:r>
      <w:r>
        <w:rPr>
          <w:noProof/>
          <w:color w:val="2583C0"/>
          <w:lang w:val="en-US" w:eastAsia="en-US" w:bidi="th-TH"/>
        </w:rPr>
        <w:pict>
          <v:shape id="Text Box 175" o:spid="_x0000_s1036" type="#_x0000_t202" style="position:absolute;margin-left:32.85pt;margin-top:38.1pt;width:243pt;height:243.1pt;z-index:25167360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" filled="f" fillcolor="#fffffe" stroked="f" strokecolor="#212120" insetpen="t">
            <v:textbox style="mso-next-textbox:#Text Box 176" inset="2.88pt,2.88pt,2.88pt,2.88pt">
              <w:txbxContent>
                <w:p w:rsidR="00DC683F" w:rsidRPr="00D24A96" w:rsidRDefault="00DC683F" w:rsidP="00D24A96">
                  <w:pPr>
                    <w:pStyle w:val="My"/>
                    <w:jc w:val="center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lang w:val="en-US" w:bidi="th-TH"/>
                    </w:rPr>
                  </w:pPr>
                  <w:r w:rsidRPr="00D24A96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cs/>
                      <w:lang w:val="en-US" w:bidi="th-TH"/>
                    </w:rPr>
                    <w:t>ความสัมพันธ</w:t>
                  </w:r>
                  <w:r w:rsidRPr="00D24A96">
                    <w:rPr>
                      <w:rFonts w:ascii="TH SarabunIT๙" w:hAnsi="TH SarabunIT๙" w:cs="TH SarabunIT๙" w:hint="cs"/>
                      <w:b/>
                      <w:bCs/>
                      <w:sz w:val="36"/>
                      <w:szCs w:val="36"/>
                      <w:u w:val="single"/>
                      <w:cs/>
                      <w:lang w:val="en-US" w:bidi="th-TH"/>
                    </w:rPr>
                    <w:t>์</w:t>
                  </w:r>
                  <w:r w:rsidRPr="00D24A96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cs/>
                      <w:lang w:val="en-US" w:bidi="th-TH"/>
                    </w:rPr>
                    <w:t>ระหว่าง</w:t>
                  </w:r>
                  <w:r w:rsidRPr="00D24A96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lang w:bidi="th-TH"/>
                    </w:rPr>
                    <w:br/>
                    <w:t>Conflict of Interests</w:t>
                  </w:r>
                  <w:r w:rsidRPr="00D24A96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cs/>
                      <w:lang w:val="en-US" w:bidi="th-TH"/>
                    </w:rPr>
                    <w:t xml:space="preserve"> กับ  </w:t>
                  </w:r>
                  <w:r w:rsidRPr="00D24A96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lang w:bidi="th-TH"/>
                    </w:rPr>
                    <w:t>Corruption</w:t>
                  </w:r>
                </w:p>
                <w:p w:rsidR="00DC683F" w:rsidRPr="000C6686" w:rsidRDefault="00DC683F" w:rsidP="00D24A96">
                  <w:pPr>
                    <w:pStyle w:val="Default"/>
                    <w:spacing w:before="120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</w:rPr>
                    <w:t>Conflict of Interests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เป็นรูปแบบหนึ่งของ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Corruption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 xml:space="preserve"> แต่ระดับหรือขนาดและขอบเขตต่างกัน</w:t>
                  </w:r>
                </w:p>
                <w:p w:rsidR="00DC683F" w:rsidRPr="000C6686" w:rsidRDefault="00DC683F" w:rsidP="00D24A96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</w:rPr>
                    <w:t>Conflict of Interests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นาไปสู่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Corruption 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ที่รุนแรงขึ้น</w:t>
                  </w:r>
                </w:p>
                <w:p w:rsidR="00DC683F" w:rsidRDefault="00DC683F" w:rsidP="006C182D">
                  <w:pPr>
                    <w:pStyle w:val="Default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 Conflict of Interests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เกี่ยวกับการใช้อำนาจที่เป็นทางการเชื่อมโยงกับกฎหมายระเบียบการปฏิบัติ    และส่วนที่ไม่เป็นทางการเป็นความสัมพันธ์ระหว่างบุคคลขยายไปถึงเรื่องครอบครัวต้องพิจารณาความสัมพันธ์ เช่นคู่สมรสและคนในเครือญาติ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cs/>
                      <w:lang w:val="en-US" w:eastAsia="en-US" w:bidi="th-TH"/>
                    </w:rPr>
                    <w:t>ประเภทของผลประโยชน์ทับซ้อน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การใช้ต</w:t>
                  </w:r>
                  <w:r w:rsidRPr="000C6686">
                    <w:rPr>
                      <w:rFonts w:ascii="Calibri" w:hAnsi="Calibri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ำ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แหน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่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ง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ไปด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ำเน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ิ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นการเพื่อประโยชน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์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ท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า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งธุรก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ิ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จ</w:t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ของตนเองโดยตรง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ใช้ตำแหน่งไปช่วยเหลือญาติหรือคนรู้จัก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การรับผลประโยชน์โดยตรง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การแลกเปลี่ยนผลประโยชน์โดยใช้ตำแหน่งหน้าที่การงาน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การนำทรัพย์สินของหน่วยงานไปใช้ส่วนตัว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การนำข้อมูลอันเป็นความลับของหน่วยงานมาใช้ประโยชน์ส่วนตัว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การทำงานอีกแห่งที่ขัดแย้งกับแห่งเดิม</w:t>
                  </w:r>
                </w:p>
                <w:p w:rsidR="00DC683F" w:rsidRPr="000C6686" w:rsidRDefault="00DC683F" w:rsidP="000C6686">
                  <w:pPr>
                    <w:autoSpaceDE w:val="0"/>
                    <w:autoSpaceDN w:val="0"/>
                    <w:adjustRightInd w:val="0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ผลประโยชน์ทับซ้อนจากการเปลี่ยนสถานที่ทำงาน</w:t>
                  </w:r>
                </w:p>
                <w:p w:rsidR="00DC683F" w:rsidRDefault="00DC683F" w:rsidP="000C668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 w:rsidRPr="000C668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การปิดบังความผิด</w:t>
                  </w:r>
                </w:p>
                <w:p w:rsidR="00DC683F" w:rsidRPr="00A74CE8" w:rsidRDefault="00DC683F" w:rsidP="00004FC7">
                  <w:pPr>
                    <w:pStyle w:val="My"/>
                    <w:jc w:val="center"/>
                    <w:rPr>
                      <w:rFonts w:ascii="TH SarabunIT๙" w:hAnsi="TH SarabunIT๙" w:cs="TH SarabunIT๙"/>
                      <w:sz w:val="36"/>
                      <w:szCs w:val="36"/>
                      <w:u w:val="single"/>
                      <w:lang w:val="en-US"/>
                    </w:rPr>
                  </w:pPr>
                  <w:r w:rsidRPr="00A74CE8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cs/>
                      <w:lang w:val="en-US" w:bidi="th-TH"/>
                    </w:rPr>
                    <w:t>การขัดกันแห่งผลประโยชน์มีวัตถุประสงค์</w:t>
                  </w:r>
                </w:p>
                <w:p w:rsidR="00DC683F" w:rsidRPr="006F493F" w:rsidRDefault="00DC683F" w:rsidP="00004FC7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ab/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 xml:space="preserve">1.  ควบคุมและลดความเสี่ยงของอิทธิพล  หรือแรงจูงใจ  </w:t>
                  </w:r>
                </w:p>
                <w:p w:rsidR="00DC683F" w:rsidRDefault="00DC683F" w:rsidP="00004FC7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2.</w:t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ป้องกันความเสียหายอันเกิดขึ้นในก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ระบวนการตัดสินใจ หรือใช้</w:t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ดุล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ยพินิจของผู้ดำรงตำแหน่งสาธารณะให้มีความเป็นอิสระ</w:t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และเป็นธรรมมากที่สุด</w:t>
                  </w:r>
                  <w:r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/>
                    </w:rPr>
                    <w:tab/>
                  </w:r>
                  <w:r w:rsidRPr="006F493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 xml:space="preserve">การขัดกันแห่งผลประโยชน์  </w:t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จึงเป็นการแสวงหาผลประโยชน์ส่วนบุคคล  ซึ่งอาจละเมิดต่อจริยธรรม  และกฎหมายเนื่องจาก</w:t>
                  </w:r>
                  <w:r w:rsidRPr="006F493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 xml:space="preserve">ผลประโยชน์ส่วนตน </w:t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ได้เข้าแทรกแซงการใช้ดุลพินิจ  หรือกระบวนการตัดสินใจ  ทำให้ผู้พิจารณาต้องละทิ้งคุณธรรมในการปฏิบัติหน้าที่สาธารณะ  อันทำให้เกิดความเสียหายแก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่ผลประโยชน์ของสถาบันหรือองค์กร </w:t>
                  </w:r>
                  <w:r w:rsidRPr="006F493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ซึ่งเป็น </w:t>
                  </w:r>
                  <w:r w:rsidRPr="006F493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>ผลประโยชน์ส่วนรวมหรือสาธารณะ</w:t>
                  </w:r>
                </w:p>
                <w:p w:rsidR="00DC683F" w:rsidRPr="006C182D" w:rsidRDefault="00DC683F" w:rsidP="006C182D">
                  <w:pPr>
                    <w:pStyle w:val="Default"/>
                    <w:spacing w:before="240"/>
                    <w:jc w:val="center"/>
                    <w:rPr>
                      <w:rFonts w:ascii="TH SarabunIT๙" w:hAnsi="TH SarabunIT๙" w:cs="TH SarabunIT๙"/>
                      <w:color w:val="auto"/>
                      <w:sz w:val="36"/>
                      <w:szCs w:val="36"/>
                      <w:u w:val="single"/>
                    </w:rPr>
                  </w:pP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  <w:cs/>
                    </w:rPr>
                    <w:t>รูปแบบ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  <w:t xml:space="preserve"> (Conflict Of Interests)</w:t>
                  </w:r>
                </w:p>
                <w:p w:rsidR="00DC683F" w:rsidRPr="006C182D" w:rsidRDefault="00DC683F" w:rsidP="006C182D">
                  <w:pPr>
                    <w:pStyle w:val="Default"/>
                    <w:jc w:val="center"/>
                    <w:rPr>
                      <w:rFonts w:ascii="TH SarabunIT๙" w:hAnsi="TH SarabunIT๙" w:cs="TH SarabunIT๙"/>
                      <w:color w:val="auto"/>
                      <w:sz w:val="36"/>
                      <w:szCs w:val="36"/>
                      <w:u w:val="single"/>
                    </w:rPr>
                  </w:pP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  <w:cs/>
                    </w:rPr>
                    <w:t>การรับผลประโยชน์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  <w:t xml:space="preserve"> (Accepting Benefits) </w:t>
                  </w:r>
                </w:p>
                <w:p w:rsidR="00DC683F" w:rsidRDefault="00DC683F" w:rsidP="006C182D">
                  <w:pPr>
                    <w:pStyle w:val="Default"/>
                    <w:jc w:val="thaiDistribute"/>
                    <w:rPr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>
                    <w:rPr>
                      <w:sz w:val="32"/>
                      <w:szCs w:val="32"/>
                      <w:cs/>
                    </w:rPr>
                    <w:t>การรับของขวัญหรือของก</w:t>
                  </w:r>
                  <w:r>
                    <w:rPr>
                      <w:rFonts w:hint="cs"/>
                      <w:sz w:val="32"/>
                      <w:szCs w:val="32"/>
                      <w:cs/>
                    </w:rPr>
                    <w:t>ำ</w:t>
                  </w:r>
                  <w:r>
                    <w:rPr>
                      <w:sz w:val="32"/>
                      <w:szCs w:val="32"/>
                      <w:cs/>
                    </w:rPr>
                    <w:t>นัลที่มีค่าอื่นๆซึ่งส่งผลต่อการปฏิบัติหน้าที่</w:t>
                  </w:r>
                </w:p>
                <w:p w:rsidR="00DC683F" w:rsidRDefault="00DC683F" w:rsidP="006C182D">
                  <w:pPr>
                    <w:pStyle w:val="Default"/>
                    <w:jc w:val="thaiDistribute"/>
                    <w:rPr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>
                    <w:rPr>
                      <w:sz w:val="32"/>
                      <w:szCs w:val="32"/>
                      <w:cs/>
                    </w:rPr>
                    <w:t>การที่บริษัทสนับสนุนการเดินทางไปประชุม</w:t>
                  </w:r>
                  <w:r>
                    <w:rPr>
                      <w:sz w:val="32"/>
                      <w:szCs w:val="32"/>
                    </w:rPr>
                    <w:t>/</w:t>
                  </w:r>
                  <w:r>
                    <w:rPr>
                      <w:sz w:val="32"/>
                      <w:szCs w:val="32"/>
                      <w:cs/>
                    </w:rPr>
                    <w:t>ดูงานในต่างประเทศของผู้บริหารและอาจรวมถึงครอบครัว</w:t>
                  </w:r>
                </w:p>
                <w:p w:rsidR="00DC683F" w:rsidRDefault="00DC683F" w:rsidP="006C182D">
                  <w:pPr>
                    <w:pStyle w:val="Default"/>
                    <w:jc w:val="thaiDistribute"/>
                    <w:rPr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 w:hint="cs"/>
                    </w:rPr>
                    <w:sym w:font="Wingdings 3" w:char="F084"/>
                  </w:r>
                  <w:r>
                    <w:rPr>
                      <w:rFonts w:hint="cs"/>
                      <w:sz w:val="32"/>
                      <w:szCs w:val="32"/>
                      <w:cs/>
                    </w:rPr>
                    <w:t>การที่หน่วยงานราชการรับเงินบริจาคสร้างสำนักงานจากบริษัทธุรกิจที่ติดต่อกับหน่วยงาน</w:t>
                  </w:r>
                </w:p>
                <w:p w:rsidR="00DC683F" w:rsidRDefault="00DC683F" w:rsidP="006C182D">
                  <w:pPr>
                    <w:pStyle w:val="Default"/>
                    <w:jc w:val="thaiDistribute"/>
                    <w:rPr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>
                    <w:rPr>
                      <w:sz w:val="32"/>
                      <w:szCs w:val="32"/>
                      <w:cs/>
                    </w:rPr>
                    <w:t>เจ้าหน้าที่ของรัฐรับของแถมหรือผลประโยชน์ในการปฏิบัติงานที่เกี่ยวกับการจัดซื้อจัดจ้าง</w:t>
                  </w:r>
                </w:p>
                <w:p w:rsidR="00DC683F" w:rsidRDefault="00DC683F" w:rsidP="006C182D">
                  <w:pPr>
                    <w:pStyle w:val="Default"/>
                    <w:jc w:val="thaiDistribute"/>
                    <w:rPr>
                      <w:sz w:val="32"/>
                      <w:szCs w:val="32"/>
                    </w:rPr>
                  </w:pPr>
                  <w:r w:rsidRPr="000C6686">
                    <w:rPr>
                      <w:rFonts w:ascii="TH SarabunIT๙" w:hAnsi="TH SarabunIT๙" w:cs="TH SarabunIT๙"/>
                    </w:rPr>
                    <w:sym w:font="Wingdings 3" w:char="F084"/>
                  </w:r>
                  <w:r>
                    <w:rPr>
                      <w:sz w:val="32"/>
                      <w:szCs w:val="32"/>
                      <w:cs/>
                    </w:rPr>
                    <w:t>การที่บุคคลปฏิบัติหน้าที่เอาผลประโยชน์ส่วนตัวไปพัวพันในการตัดสินใจเพื่อเอื้อประโยชน์ต่อตนเองและเป็นการเสียประโยชน์ของทางการ</w:t>
                  </w:r>
                </w:p>
                <w:p w:rsidR="00DC683F" w:rsidRPr="006C182D" w:rsidRDefault="00DC683F" w:rsidP="006C182D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</w:rPr>
                  </w:pP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  <w:cs/>
                    </w:rPr>
                    <w:t>การกระทำที่อยู่ในข่าย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  <w:t xml:space="preserve"> Conflict of Interest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</w:rPr>
                    <w:t>s</w:t>
                  </w:r>
                </w:p>
                <w:p w:rsidR="00DC683F" w:rsidRPr="006C182D" w:rsidRDefault="00DC683F" w:rsidP="006C182D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</w:rPr>
                  </w:pPr>
                  <w:r>
                    <w:tab/>
                  </w:r>
                  <w:r>
                    <w:sym w:font="Wingdings 3" w:char="F084"/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รับผลประโยชน์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</w:rPr>
                    <w:t xml:space="preserve"> (Accepting Benefits)</w:t>
                  </w:r>
                  <w:r w:rsidRPr="006C182D"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</w:rPr>
                    <w:t>คือการรับสินบนหรือรับของขวัญเช่นเป็นเจ้าหน้าที่จัดซื้อแล้วไปรับไม้กอล์ฟจากร้านค้าเป็นต้น</w:t>
                  </w:r>
                </w:p>
                <w:p w:rsidR="00DC683F" w:rsidRPr="006C182D" w:rsidRDefault="00DC683F" w:rsidP="006C182D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lang w:val="en-US"/>
                    </w:rPr>
                    <w:tab/>
                  </w:r>
                  <w:r>
                    <w:sym w:font="Wingdings 3" w:char="F084"/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ใช้อิทธิพล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  <w:t xml:space="preserve"> (Influence Peddling)</w:t>
                  </w:r>
                  <w:r w:rsidRPr="006C182D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เป็นการเรียกผลตอบแทนในการใช้อิทธิพลในต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ำ</w:t>
                  </w:r>
                  <w:r w:rsidRPr="006C182D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แหน่งหน้าที่เพื่อส่งผลที่เป็นคุณแก่ฝ่ายใดฝ่ายหนึ่งอย่างไม่เป็นธรรม</w:t>
                  </w:r>
                </w:p>
                <w:p w:rsidR="00DC683F" w:rsidRPr="006C182D" w:rsidRDefault="00DC683F" w:rsidP="00E35784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</w:rPr>
                  </w:pPr>
                  <w:r>
                    <w:tab/>
                  </w:r>
                  <w:r>
                    <w:sym w:font="Wingdings 3" w:char="F084"/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  <w:cs/>
                    </w:rPr>
                    <w:t>ใช้ทรัพย์สินของนายจ้างเพื่อประโยชน์ส่วนตน</w:t>
                  </w:r>
                  <w:r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</w:rPr>
                    <w:t xml:space="preserve"> (Using employer’s property for 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</w:rPr>
                    <w:t>private advantage)</w:t>
                  </w:r>
                  <w:r w:rsidRPr="006C182D"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</w:rPr>
                    <w:t>ได้แก่การใช้รถราชการหรือใช้คอมพิวเตอร์ของราชการท</w:t>
                  </w:r>
                  <w:r>
                    <w:rPr>
                      <w:rFonts w:ascii="TH SarabunIT๙" w:hAnsi="TH SarabunIT๙" w:cs="TH SarabunIT๙" w:hint="cs"/>
                      <w:color w:val="auto"/>
                      <w:sz w:val="32"/>
                      <w:szCs w:val="32"/>
                      <w:cs/>
                    </w:rPr>
                    <w:t>ำ</w:t>
                  </w:r>
                  <w:r w:rsidRPr="006C182D"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</w:rPr>
                    <w:t>งานส่วนตัวเป็นต้น</w:t>
                  </w:r>
                </w:p>
                <w:p w:rsidR="00DC683F" w:rsidRPr="006C182D" w:rsidRDefault="00DC683F" w:rsidP="006C182D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</w:rPr>
                  </w:pPr>
                  <w:r>
                    <w:tab/>
                  </w:r>
                  <w:r>
                    <w:sym w:font="Wingdings 3" w:char="F084"/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  <w:cs/>
                    </w:rPr>
                    <w:t>ใช้ข้อมูลลับของราชการ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</w:rPr>
                    <w:t>(Using confidential information)</w:t>
                  </w:r>
                  <w:r w:rsidRPr="006C182D"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</w:rPr>
                    <w:t>เช่นรู้ว่าราชการจะตัดถนนแล้วรีบชิงไปซื้อที่ดักหน้าไว้ก่อน</w:t>
                  </w:r>
                </w:p>
                <w:p w:rsidR="00DC683F" w:rsidRPr="006C182D" w:rsidRDefault="00DC683F" w:rsidP="006C182D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</w:rPr>
                  </w:pPr>
                  <w:r>
                    <w:tab/>
                  </w:r>
                  <w:r>
                    <w:sym w:font="Wingdings 3" w:char="F084"/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รับงานนอก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2"/>
                      <w:szCs w:val="32"/>
                    </w:rPr>
                    <w:t>(Outside employment or moonlighting)</w:t>
                  </w:r>
                  <w:r w:rsidRPr="006C182D"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</w:rPr>
                    <w:t>ได้แก่การเปิดบริษัทหากินซ้อนบริษัทที่ตนเองท</w:t>
                  </w:r>
                  <w:r>
                    <w:rPr>
                      <w:rFonts w:ascii="TH SarabunIT๙" w:hAnsi="TH SarabunIT๙" w:cs="TH SarabunIT๙" w:hint="cs"/>
                      <w:color w:val="auto"/>
                      <w:sz w:val="32"/>
                      <w:szCs w:val="32"/>
                      <w:cs/>
                    </w:rPr>
                    <w:t>ำ</w:t>
                  </w:r>
                  <w:r w:rsidRPr="006C182D">
                    <w:rPr>
                      <w:rFonts w:ascii="TH SarabunIT๙" w:hAnsi="TH SarabunIT๙" w:cs="TH SarabunIT๙"/>
                      <w:color w:val="auto"/>
                      <w:sz w:val="32"/>
                      <w:szCs w:val="32"/>
                      <w:cs/>
                    </w:rPr>
                    <w:t>งานเช่นเป็นพนักงานขายแอบเอาสินค้าตัวเองมาขายแข่งหรือเช่นนักบัญชีที่รับงานส่วนตัวจนไม่มีเวลาทางานบัญชีในหน้าที่ให้ราชการ</w:t>
                  </w:r>
                </w:p>
                <w:p w:rsidR="00DC683F" w:rsidRPr="006C182D" w:rsidRDefault="00DC683F" w:rsidP="006C182D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bidi="th-TH"/>
                    </w:rPr>
                    <w:tab/>
                  </w:r>
                  <w:r>
                    <w:sym w:font="Wingdings 3" w:char="F084"/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ท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ำ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งานหลัง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เกษียณ</w:t>
                  </w:r>
                  <w:r w:rsidRPr="006C182D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  <w:t xml:space="preserve"> (Post Employment)</w:t>
                  </w:r>
                  <w:r w:rsidRPr="006C182D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เป็นการไปทางานให้ผู้อื่นหลังออกจากงานเดิมโดยใช้ความรู้หรืออิทธิพลที่เดิมมาชิงงานหรือเอาประโยชน์โดยไม่ชอบธรรมเช่นเอาความรู้ในนโยบายและแผนของธนาคารชาติไปช่วยธนาคารเอกชนหลังเกษียณ</w:t>
                  </w:r>
                </w:p>
                <w:p w:rsidR="00DC683F" w:rsidRPr="000C6686" w:rsidRDefault="00DC683F" w:rsidP="00A94D47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333333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333333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A94D47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9B090C" w:rsidRDefault="00DC683F" w:rsidP="00A94D47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  <w:r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  <w:tab/>
                  </w:r>
                </w:p>
              </w:txbxContent>
            </v:textbox>
            <w10:wrap anchory="page"/>
          </v:shape>
        </w:pict>
      </w:r>
    </w:p>
    <w:p w:rsidR="00A94D47" w:rsidRPr="002208D0" w:rsidRDefault="00A94D47" w:rsidP="00A94D47">
      <w:pPr>
        <w:tabs>
          <w:tab w:val="left" w:pos="9012"/>
        </w:tabs>
        <w:rPr>
          <w:lang w:val="en-US"/>
        </w:rPr>
      </w:pPr>
      <w:r w:rsidRPr="002208D0">
        <w:rPr>
          <w:lang w:val="en-US"/>
        </w:rPr>
        <w:tab/>
      </w:r>
    </w:p>
    <w:p w:rsidR="00A94D47" w:rsidRPr="004836AB" w:rsidRDefault="00A94D47" w:rsidP="00A94D47">
      <w:pPr>
        <w:rPr>
          <w:color w:val="2583C0"/>
          <w:lang w:val="en-US"/>
        </w:rPr>
      </w:pPr>
    </w:p>
    <w:p w:rsidR="00A94D47" w:rsidRPr="004836AB" w:rsidRDefault="00A94D47" w:rsidP="00A94D47">
      <w:pPr>
        <w:rPr>
          <w:color w:val="2583C0"/>
          <w:lang w:val="en-US"/>
        </w:rPr>
      </w:pPr>
    </w:p>
    <w:p w:rsidR="00A94D47" w:rsidRPr="004836AB" w:rsidRDefault="00A94D47" w:rsidP="00A94D47">
      <w:pPr>
        <w:rPr>
          <w:color w:val="2583C0"/>
          <w:lang w:val="en-US"/>
        </w:rPr>
      </w:pPr>
    </w:p>
    <w:p w:rsidR="00A94D47" w:rsidRPr="004836AB" w:rsidRDefault="00A94D47" w:rsidP="00A94D47">
      <w:pPr>
        <w:rPr>
          <w:color w:val="2583C0"/>
          <w:lang w:val="en-US"/>
        </w:rPr>
      </w:pPr>
    </w:p>
    <w:p w:rsidR="00A94D47" w:rsidRPr="004836AB" w:rsidRDefault="00A94D47" w:rsidP="00A94D47">
      <w:pPr>
        <w:rPr>
          <w:color w:val="2583C0"/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39061C" w:rsidP="00A94D47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176" o:spid="_x0000_s1037" type="#_x0000_t202" style="position:absolute;margin-left:32.85pt;margin-top:281.2pt;width:243pt;height:465.8pt;z-index:2516746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" filled="f" fillcolor="#fffffe" stroked="f" strokecolor="#212120" insetpen="t">
            <v:textbox style="mso-next-textbox:#Text Box 174" inset="2.88pt,2.88pt,2.88pt,2.88pt">
              <w:txbxContent/>
            </v:textbox>
            <w10:wrap anchory="page"/>
          </v:shape>
        </w:pict>
      </w: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Pr="002208D0" w:rsidRDefault="00A94D47" w:rsidP="00A94D47">
      <w:pPr>
        <w:rPr>
          <w:lang w:val="en-US"/>
        </w:rPr>
      </w:pPr>
    </w:p>
    <w:p w:rsidR="00A94D47" w:rsidRDefault="0039061C" w:rsidP="00A94D47">
      <w:pPr>
        <w:tabs>
          <w:tab w:val="left" w:pos="3300"/>
        </w:tabs>
        <w:rPr>
          <w:vertAlign w:val="subscript"/>
          <w:lang w:val="en-US"/>
        </w:rPr>
      </w:pPr>
      <w:r>
        <w:rPr>
          <w:noProof/>
          <w:color w:val="2583C0"/>
          <w:lang w:val="en-US" w:eastAsia="en-US" w:bidi="th-TH"/>
        </w:rPr>
        <w:pict>
          <v:rect id="Rectangle 178" o:spid="_x0000_s1070" style="position:absolute;margin-left:-5.25pt;margin-top:127.85pt;width:27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" fillcolor="#e81e25" stroked="f"/>
        </w:pict>
      </w:r>
      <w:r>
        <w:rPr>
          <w:noProof/>
          <w:color w:val="2583C0"/>
          <w:lang w:val="en-US" w:eastAsia="en-US" w:bidi="th-TH"/>
        </w:rPr>
        <w:pict>
          <v:rect id="Rectangle 179" o:spid="_x0000_s1069" style="position:absolute;margin-left:-5.25pt;margin-top:172.2pt;width:27pt;height:2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" fillcolor="#bd1e23" stroked="f"/>
        </w:pict>
      </w:r>
      <w:r>
        <w:rPr>
          <w:noProof/>
          <w:color w:val="2583C0"/>
          <w:lang w:val="en-US" w:eastAsia="en-US" w:bidi="th-TH"/>
        </w:rPr>
        <w:pict>
          <v:rect id="Rectangle 177" o:spid="_x0000_s1068" style="position:absolute;margin-left:-5.25pt;margin-top:81.9pt;width:27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" fillcolor="#bd1e23" stroked="f"/>
        </w:pict>
      </w:r>
      <w:r w:rsidR="00A94D47" w:rsidRPr="002208D0">
        <w:rPr>
          <w:lang w:val="en-US"/>
        </w:rPr>
        <w:tab/>
      </w:r>
      <w:r w:rsidR="00A94D47">
        <w:rPr>
          <w:lang w:val="en-US"/>
        </w:rPr>
        <w:softHyphen/>
      </w:r>
      <w:r w:rsidR="00A94D47">
        <w:rPr>
          <w:vertAlign w:val="subscript"/>
          <w:lang w:val="en-US"/>
        </w:rPr>
        <w:softHyphen/>
      </w:r>
      <w:r w:rsidR="00A94D47">
        <w:rPr>
          <w:lang w:val="en-US"/>
        </w:rPr>
        <w:softHyphen/>
      </w:r>
    </w:p>
    <w:p w:rsidR="00507AC6" w:rsidRDefault="00507AC6" w:rsidP="00B51D19">
      <w:pPr>
        <w:tabs>
          <w:tab w:val="left" w:pos="3300"/>
        </w:tabs>
        <w:rPr>
          <w:vertAlign w:val="subscript"/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Default="00507AC6" w:rsidP="00507AC6">
      <w:pPr>
        <w:rPr>
          <w:lang w:val="en-US"/>
        </w:rPr>
      </w:pPr>
    </w:p>
    <w:p w:rsidR="009C5DDD" w:rsidRDefault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  <w:r>
        <w:rPr>
          <w:lang w:val="en-US"/>
        </w:rPr>
        <w:br w:type="page"/>
      </w:r>
    </w:p>
    <w:p w:rsidR="009C5DDD" w:rsidRPr="002208D0" w:rsidRDefault="0039061C" w:rsidP="009C5DDD">
      <w:pPr>
        <w:tabs>
          <w:tab w:val="left" w:pos="9012"/>
        </w:tabs>
        <w:rPr>
          <w:lang w:val="en-US"/>
        </w:rPr>
      </w:pPr>
      <w:r>
        <w:rPr>
          <w:noProof/>
          <w:color w:val="2583C0"/>
          <w:lang w:val="en-US" w:eastAsia="en-US" w:bidi="th-TH"/>
        </w:rPr>
        <w:lastRenderedPageBreak/>
        <w:pict>
          <v:shape id="Text Box 204" o:spid="_x0000_s1038" type="#_x0000_t202" style="position:absolute;margin-left:44.85pt;margin-top:55.3pt;width:243.15pt;height:756.65pt;z-index:2517053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" filled="f" fillcolor="#fffffe" stroked="f" strokecolor="#212120" insetpen="t">
            <v:textbox inset="2.88pt,2.88pt,2.88pt,2.88pt">
              <w:txbxContent>
                <w:p w:rsidR="00DC683F" w:rsidRPr="00060B7F" w:rsidRDefault="00DC683F" w:rsidP="00004FC7">
                  <w:pPr>
                    <w:pStyle w:val="My"/>
                    <w:jc w:val="center"/>
                    <w:rPr>
                      <w:rFonts w:ascii="TH SarabunIT๙" w:hAnsi="TH SarabunIT๙" w:cs="TH SarabunIT๙"/>
                      <w:sz w:val="36"/>
                      <w:szCs w:val="36"/>
                      <w:u w:val="single"/>
                      <w:lang w:val="en-US" w:bidi="th-TH"/>
                    </w:rPr>
                  </w:pPr>
                  <w:r w:rsidRPr="00060B7F">
                    <w:rPr>
                      <w:rFonts w:ascii="TH SarabunIT๙" w:hAnsi="TH SarabunIT๙" w:cs="TH SarabunIT๙"/>
                      <w:b/>
                      <w:bCs/>
                      <w:sz w:val="36"/>
                      <w:szCs w:val="36"/>
                      <w:u w:val="single"/>
                      <w:cs/>
                      <w:lang w:val="en-US" w:eastAsia="en-US" w:bidi="th-TH"/>
                    </w:rPr>
                    <w:t>กฎหมายเกี่ยวกับการป้องกันผลประโยชน์ทับซ้อน</w:t>
                  </w:r>
                </w:p>
                <w:p w:rsidR="00DC683F" w:rsidRPr="00004FC7" w:rsidRDefault="00DC683F" w:rsidP="00004FC7">
                  <w:pPr>
                    <w:pStyle w:val="My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 w:bidi="th-TH"/>
                    </w:rPr>
                  </w:pPr>
                  <w:r w:rsidRPr="00004FC7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๑</w:t>
                  </w:r>
                  <w:r w:rsidRPr="00004FC7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พระราชบัญญัติประกอบรัฐธรรมนูญว่าด้วยการป้องกันและปราบปรามการทุจริตพ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>.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ศ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. 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๒๕๔๒และที่แก้ไขเพิ่มเติม</w:t>
                  </w:r>
                </w:p>
                <w:p w:rsidR="00DC683F" w:rsidRDefault="00DC683F" w:rsidP="00004FC7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bidi="th-TH"/>
                    </w:rPr>
                    <w:t xml:space="preserve">มาตรา ๑๐๐  </w:t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ห้ามมิให้เจ้าหน้าที่ของรัฐผู้ใดดำเนินกิจการดังต่อไปนี้</w:t>
                  </w:r>
                </w:p>
                <w:p w:rsidR="00DC683F" w:rsidRPr="00004FC7" w:rsidRDefault="00DC683F" w:rsidP="00004FC7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(๑) เป็นคู่สัญญาหรือมีส่วนได้เสียในสัญญาที่ทำกับหน่วยงานของรัฐที่เจ้าหน้าที่ของรัฐผู้นั้นปฏิบัติหน้าที่ในฐานะที่เป็นเจ้าหน้าที่ของรัฐซึ่งมีอำนาจกำกับ ดูแล ควบคุม ตรวจสอบ หรือดำเนินคดี</w:t>
                  </w:r>
                </w:p>
                <w:p w:rsidR="00DC683F" w:rsidRPr="00004FC7" w:rsidRDefault="00DC683F" w:rsidP="00004FC7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004FC7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(๒) เป็นหุ้นส่วนหรือผู้ถือหุ้นในห้างหุ้นส่วนหรือบริษัทที่เข้าเป็นคู่สัญญากับหน่วยงานของรัฐที่เจ้าหน้าที่ของรัฐผู้นั้นปฏิบัติหน้าที่ในฐานะที่เป็นเจ้าหน้าที่ของรัฐซึ่งมีอำนาจกำกับ ดูแล ควบคุม ตรวจสอบ หรือดำเนินคดี</w:t>
                  </w:r>
                </w:p>
                <w:p w:rsidR="00DC683F" w:rsidRPr="00004FC7" w:rsidRDefault="00DC683F" w:rsidP="00004FC7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  <w:tab/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(</w:t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๓</w:t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 xml:space="preserve">) </w:t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รับสัมปทานหรือคงถือไว้ซึ่งสัมปทานจากรัฐ หน่</w:t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วยราชการ หน่วยงานของรัฐ รัฐวิสาหกิจ หรือราชการส่วนท้องถิ่น หรือเข้าเป็นคู่สัญญากับรัฐ หน่วยราชการ หน่วยงานของรัฐ รัฐวิสาหกิจ หรือราชการส่วนท้องถิ่นอันมีลักษณะเป็นการผูกขาดตัดตอน ทั้งนี้ ไม่ว่าโดยทางตรงหรือทางอ้อม หรือเป็นหุ้นส่วนหรือผู้ถือหุ้นในห้างหุ้นส่วนหรือบริษัทที่รับสัมปทานหรือเข้าเป็นคู่สัญญาในลักษณะดังกล่าว</w:t>
                  </w:r>
                </w:p>
                <w:p w:rsidR="00DC683F" w:rsidRPr="00060B7F" w:rsidRDefault="00DC683F" w:rsidP="00004FC7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(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๔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 xml:space="preserve">) 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เข้าไปมีส่วนได้เสียในฐานะเป็นกรรมการ ที่ปรึกษา ตัวแทน พนักงานหรือลูกจ้างในธุรกิจของเอกชนซึ่งอยู่ภายใต้การกำกับ ดูแล ควบคุม หรือตรวจสอบของหน่วยงานของรัฐที่เจ้าหน้าที่ของรัฐผู้นั้นสังกัดอยู่หรือปฏิบัติหน้าที่ในฐานะเป็นเจ้าหน้าที่ของรัฐ ซึ่งโดยสภาพของผลประโยชน์ของธุรกิจของเอกชนนั้นอาจขัดหรือแย้งต่อประโยชน์ส่วนรวม หรือประโยชน์ทางราชการ หรือกระทบต่อความมีอิสระในการปฏิบัติหน้าที่ของเจ้าหน้าที่ของรัฐผู้นั้น</w:t>
                  </w: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เจ้าหน้าที่ของรัฐตำแหน่งใดที่ต้องห้ามมิให้ดำเนินกิจการตามวรรคหนึ่งให้เป็นไปตามที่คณะกรรมการ ป.ป.ช. กำหนดโดยประกาศในราชกิจจา</w:t>
                  </w:r>
                  <w:proofErr w:type="spellStart"/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นุเบกษา</w:t>
                  </w:r>
                  <w:proofErr w:type="spellEnd"/>
                </w:p>
                <w:p w:rsidR="00DC683F" w:rsidRPr="00060B7F" w:rsidRDefault="00DC683F" w:rsidP="00060B7F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ให้นำบทบัญญัติในวรรคหนึ่งมาใช้บังคับกับคู่สมรสของเจ้าหน้าที่ของรัฐตามวรรคสอง โดยให้ถือว่าการดำเนินกิจการของคู่สมรสดังกล่าว เป็นการดำเนินกิจการของเจ้าหน้าที่ของรัฐ</w:t>
                  </w:r>
                </w:p>
                <w:p w:rsidR="00DC683F" w:rsidRPr="00060B7F" w:rsidRDefault="00DC683F" w:rsidP="00004FC7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004FC7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004FC7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9C5DDD">
                  <w:pPr>
                    <w:pStyle w:val="My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9C5DDD" w:rsidRDefault="00DC683F" w:rsidP="009C5DDD">
                  <w:pPr>
                    <w:pStyle w:val="My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</w:txbxContent>
            </v:textbox>
            <w10:wrap anchory="page"/>
          </v:shape>
        </w:pict>
      </w:r>
      <w:r w:rsidR="009C5DDD" w:rsidRPr="002208D0">
        <w:rPr>
          <w:lang w:val="en-US"/>
        </w:rPr>
        <w:tab/>
      </w:r>
    </w:p>
    <w:p w:rsidR="009C5DDD" w:rsidRPr="004836AB" w:rsidRDefault="009C5DDD" w:rsidP="009C5DDD">
      <w:pPr>
        <w:rPr>
          <w:color w:val="2583C0"/>
          <w:lang w:val="en-US"/>
        </w:rPr>
      </w:pPr>
    </w:p>
    <w:p w:rsidR="009C5DDD" w:rsidRPr="004836AB" w:rsidRDefault="009C5DDD" w:rsidP="009C5DDD">
      <w:pPr>
        <w:rPr>
          <w:color w:val="2583C0"/>
          <w:lang w:val="en-US"/>
        </w:rPr>
      </w:pPr>
    </w:p>
    <w:p w:rsidR="009C5DDD" w:rsidRPr="004836AB" w:rsidRDefault="009C5DDD" w:rsidP="009C5DDD">
      <w:pPr>
        <w:rPr>
          <w:color w:val="2583C0"/>
          <w:lang w:val="en-US"/>
        </w:rPr>
      </w:pPr>
    </w:p>
    <w:p w:rsidR="009C5DDD" w:rsidRPr="004836AB" w:rsidRDefault="0039061C" w:rsidP="00004FC7">
      <w:pPr>
        <w:tabs>
          <w:tab w:val="left" w:pos="7357"/>
        </w:tabs>
        <w:rPr>
          <w:color w:val="2583C0"/>
          <w:lang w:val="en-US"/>
        </w:rPr>
      </w:pPr>
      <w:r>
        <w:rPr>
          <w:noProof/>
          <w:color w:val="2583C0"/>
          <w:lang w:val="en-US" w:eastAsia="en-US" w:bidi="th-TH"/>
        </w:rPr>
        <w:pict>
          <v:shape id="Text Box 208" o:spid="_x0000_s1039" type="#_x0000_t202" style="position:absolute;margin-left:313.4pt;margin-top:114.95pt;width:243pt;height:653.85pt;z-index:2517073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" filled="f" fillcolor="#fffffe" stroked="f" strokecolor="#212120" insetpen="t">
            <v:textbox inset="2.88pt,2.88pt,2.88pt,2.88pt">
              <w:txbxContent>
                <w:p w:rsidR="00DC683F" w:rsidRPr="00004FC7" w:rsidRDefault="00DC683F" w:rsidP="00060B7F">
                  <w:pPr>
                    <w:pStyle w:val="My"/>
                    <w:jc w:val="center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</w:pPr>
                  <w:r w:rsidRPr="00004FC7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>ตัวอย่าง</w:t>
                  </w:r>
                  <w:r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>เรื่องการขัดกันระหว่างประโยชน์ส่วนตัว    และส่วนรวม</w:t>
                  </w: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sym w:font="Wingdings 3" w:char="F084"/>
                  </w:r>
                  <w:r w:rsidRPr="00004FC7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เจ้าหน้าที่ของรัฐผู้ใดไปเป็นคู่สัญญา (ซื้อหรือขายน้ำมันหรือวัสดุอุปกรณ์ต่าง ๆ หรือรับจ้างหรือว่าจ้างก่อสร้างอาคารสถานที่) กับหน่วยงานของรัฐที่เจ้าหน้าที่ของรัฐผู้นั้นมีหน้าที่กำกับดูแลอยู่ (เข้าม. 100(1))</w:t>
                  </w: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>
                    <w:sym w:font="Wingdings 3" w:char="F084"/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เจ้าหน้าที่ของรัฐผู้ใดเป็นหุ้นส่วนในห้างหุ้นส่วนหรือเป็นผู้ถือหุ้นในบริษัทที่เข้าเป็นคู่สัญญากับหน่วยงานของรัฐที่เจ้าหน้าที่ของรัฐผู้นั้นมีหน้าที่กำกับดูแลอยู่ 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(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เข้า ม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. 100 (2)</w:t>
                  </w: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>
                    <w:sym w:font="Wingdings 3" w:char="F084"/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เจ้าหน้าที่ของรัฐผู้ใดเข้าไปรับสัมปทานหรือคงไว้ซึ่งสัมปทานจากหน่วยงานของรัฐ 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(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เข้า ม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 xml:space="preserve">. 100 (3) 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ไม่ว่าบุคคลนั้นจะมีหน้าที่กำกับดูแลหรือไม่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)</w:t>
                  </w: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>
                    <w:sym w:font="Wingdings 3" w:char="F084"/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เจ้าหน้าที่ของรัฐผู้ใดเข้าไปเป็นกรรมการ ที่ปรึกษา พนักงาน ลูกจ้าง ในบริษัทเอกชนที่บุคคลนั้นมีหน้าที่กำกับดูแลบริษัทเอกชนอยู่ 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(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 w:bidi="th-TH"/>
                    </w:rPr>
                    <w:t>เข้า ม</w:t>
                  </w: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val="en-US"/>
                    </w:rPr>
                    <w:t>. 100 (4)</w:t>
                  </w: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9C5DDD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 w:rsidRPr="00060B7F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การกระทำอันถือเป็นการขัดกันระหว่างประโยชน์ส่วนตนกับประโยชน์ส่วนรวมนี้ </w:t>
                  </w:r>
                  <w:r w:rsidRPr="00060B7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>ให้หมายความรวมถึงการกระทำของ</w:t>
                  </w:r>
                  <w:r w:rsidR="007554C7"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>คู่สมรส</w:t>
                  </w:r>
                  <w:r w:rsidRPr="00060B7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  <w:cs/>
                      <w:lang w:val="en-US" w:bidi="th-TH"/>
                    </w:rPr>
                    <w:t>ด้วย</w:t>
                  </w:r>
                </w:p>
              </w:txbxContent>
            </v:textbox>
            <w10:wrap anchory="page"/>
          </v:shape>
        </w:pict>
      </w:r>
      <w:r w:rsidR="00004FC7">
        <w:rPr>
          <w:color w:val="2583C0"/>
          <w:lang w:val="en-US"/>
        </w:rPr>
        <w:tab/>
      </w:r>
    </w:p>
    <w:p w:rsidR="009C5DDD" w:rsidRPr="004836AB" w:rsidRDefault="009C5DDD" w:rsidP="009C5DDD">
      <w:pPr>
        <w:rPr>
          <w:color w:val="2583C0"/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Pr="002208D0" w:rsidRDefault="009C5DDD" w:rsidP="009C5DDD">
      <w:pPr>
        <w:rPr>
          <w:lang w:val="en-US"/>
        </w:rPr>
      </w:pPr>
    </w:p>
    <w:p w:rsidR="009C5DDD" w:rsidRDefault="0039061C" w:rsidP="009C5DDD">
      <w:pPr>
        <w:tabs>
          <w:tab w:val="left" w:pos="3300"/>
        </w:tabs>
        <w:rPr>
          <w:vertAlign w:val="subscript"/>
          <w:lang w:val="en-US"/>
        </w:rPr>
      </w:pPr>
      <w:r>
        <w:rPr>
          <w:noProof/>
          <w:color w:val="2583C0"/>
          <w:lang w:val="en-US" w:eastAsia="en-US" w:bidi="th-TH"/>
        </w:rPr>
        <w:pict>
          <v:rect id="Rectangle 200" o:spid="_x0000_s1067" style="position:absolute;margin-left:-5.25pt;margin-top:127.85pt;width:27pt;height:2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" fillcolor="#e81e25" stroked="f"/>
        </w:pict>
      </w:r>
      <w:r>
        <w:rPr>
          <w:noProof/>
          <w:color w:val="2583C0"/>
          <w:lang w:val="en-US" w:eastAsia="en-US" w:bidi="th-TH"/>
        </w:rPr>
        <w:pict>
          <v:rect id="Rectangle 201" o:spid="_x0000_s1066" style="position:absolute;margin-left:-5.25pt;margin-top:172.2pt;width:27pt;height:2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" fillcolor="#bd1e23" stroked="f"/>
        </w:pict>
      </w:r>
      <w:r>
        <w:rPr>
          <w:noProof/>
          <w:color w:val="2583C0"/>
          <w:lang w:val="en-US" w:eastAsia="en-US" w:bidi="th-TH"/>
        </w:rPr>
        <w:pict>
          <v:rect id="Rectangle 199" o:spid="_x0000_s1065" style="position:absolute;margin-left:-5.25pt;margin-top:81.9pt;width:27pt;height:2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" fillcolor="#bd1e23" stroked="f"/>
        </w:pict>
      </w:r>
      <w:r w:rsidR="009C5DDD" w:rsidRPr="002208D0">
        <w:rPr>
          <w:lang w:val="en-US"/>
        </w:rPr>
        <w:tab/>
      </w:r>
      <w:r w:rsidR="009C5DDD">
        <w:rPr>
          <w:lang w:val="en-US"/>
        </w:rPr>
        <w:softHyphen/>
      </w:r>
      <w:r w:rsidR="009C5DDD">
        <w:rPr>
          <w:vertAlign w:val="subscript"/>
          <w:lang w:val="en-US"/>
        </w:rPr>
        <w:softHyphen/>
      </w:r>
      <w:r w:rsidR="009C5DDD">
        <w:rPr>
          <w:lang w:val="en-US"/>
        </w:rPr>
        <w:softHyphen/>
      </w:r>
    </w:p>
    <w:p w:rsidR="009C5DDD" w:rsidRDefault="009C5DDD" w:rsidP="009C5DDD">
      <w:pPr>
        <w:tabs>
          <w:tab w:val="left" w:pos="3300"/>
        </w:tabs>
        <w:rPr>
          <w:vertAlign w:val="subscript"/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39061C" w:rsidP="009C5DDD">
      <w:pPr>
        <w:rPr>
          <w:lang w:val="en-US"/>
        </w:rPr>
      </w:pPr>
      <w:r>
        <w:rPr>
          <w:noProof/>
          <w:lang w:val="en-US" w:eastAsia="en-US" w:bidi="th-TH"/>
        </w:rPr>
        <w:pict>
          <v:roundrect id="AutoShape 209" o:spid="_x0000_s1064" style="position:absolute;margin-left:313.4pt;margin-top:7.8pt;width:243pt;height:79.75pt;z-index:2517063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"/>
        </w:pict>
      </w: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9C5DDD">
      <w:pPr>
        <w:rPr>
          <w:lang w:val="en-US"/>
        </w:rPr>
      </w:pPr>
    </w:p>
    <w:p w:rsidR="009C5DDD" w:rsidRPr="00507AC6" w:rsidRDefault="009C5DDD" w:rsidP="00060B7F">
      <w:pPr>
        <w:jc w:val="center"/>
        <w:rPr>
          <w:lang w:val="en-US"/>
        </w:rPr>
      </w:pPr>
    </w:p>
    <w:p w:rsidR="009C5DDD" w:rsidRDefault="009C5DDD" w:rsidP="009C5DDD">
      <w:pPr>
        <w:rPr>
          <w:lang w:val="en-US"/>
        </w:rPr>
      </w:pPr>
    </w:p>
    <w:p w:rsidR="009C5DDD" w:rsidRDefault="009C5DDD" w:rsidP="009C5DDD">
      <w:pPr>
        <w:rPr>
          <w:lang w:val="en-US"/>
        </w:rPr>
      </w:pPr>
    </w:p>
    <w:p w:rsidR="00060B7F" w:rsidRDefault="00060B7F" w:rsidP="009C5DDD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4552315</wp:posOffset>
            </wp:positionH>
            <wp:positionV relativeFrom="paragraph">
              <wp:posOffset>132715</wp:posOffset>
            </wp:positionV>
            <wp:extent cx="1870710" cy="2627630"/>
            <wp:effectExtent l="19050" t="0" r="0" b="0"/>
            <wp:wrapNone/>
            <wp:docPr id="21" name="รูปภาพ 20" descr="cartoon-lawyer-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lawyer-copy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0B7F" w:rsidRDefault="00060B7F">
      <w:pPr>
        <w:rPr>
          <w:lang w:val="en-US"/>
        </w:rPr>
      </w:pPr>
      <w:r>
        <w:rPr>
          <w:lang w:val="en-US"/>
        </w:rPr>
        <w:br w:type="page"/>
      </w:r>
    </w:p>
    <w:p w:rsidR="00060B7F" w:rsidRPr="002208D0" w:rsidRDefault="00060B7F" w:rsidP="00060B7F">
      <w:pPr>
        <w:tabs>
          <w:tab w:val="left" w:pos="9012"/>
        </w:tabs>
        <w:rPr>
          <w:lang w:val="en-US"/>
        </w:rPr>
      </w:pPr>
      <w:r w:rsidRPr="002208D0">
        <w:rPr>
          <w:lang w:val="en-US"/>
        </w:rPr>
        <w:lastRenderedPageBreak/>
        <w:tab/>
      </w:r>
    </w:p>
    <w:p w:rsidR="00060B7F" w:rsidRPr="004836AB" w:rsidRDefault="0039061C" w:rsidP="00060B7F">
      <w:pPr>
        <w:rPr>
          <w:color w:val="2583C0"/>
          <w:lang w:val="en-US"/>
        </w:rPr>
      </w:pPr>
      <w:r>
        <w:rPr>
          <w:noProof/>
          <w:color w:val="2583C0"/>
          <w:lang w:val="en-US" w:eastAsia="en-US" w:bidi="th-TH"/>
        </w:rPr>
        <w:pict>
          <v:shape id="Text Box 218" o:spid="_x0000_s1040" type="#_x0000_t202" style="position:absolute;margin-left:318.75pt;margin-top:1in;width:243pt;height:688.3pt;z-index:25171865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" filled="f" fillcolor="#fffffe" stroked="f" strokecolor="#212120" insetpen="t">
            <v:textbox inset="2.88pt,2.88pt,2.88pt,2.88pt">
              <w:txbxContent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  <w:lang w:val="en-US" w:bidi="th-TH"/>
                    </w:rPr>
                  </w:pP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>)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ประกาศคณะกรรมการป้องกันและปราบปรามการทุจริตแห่งชาติเรื่องหลักเกณฑ์การรับทรัพย์สินหรือประโยชน์อื่นใดโดยธรรมดาของเจ้าหน้าที่ของรัฐพ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>.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ศ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. 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๒๕๔๓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ด้กำหนดว่าโดยอาศัยอำนาจตามความในมาตรา๑๐๓แห่งพระราชบัญญัติประกอบรัฐธรรมนูญว่าด้วยการป้องกันและปราบปรามการทุจริตแห่งชาติได้กำหนดหลักเกณฑ์และจำนวนทรัพย์สินหรือประโยชน์อื่นใดที่เจ้าหน้าที่ของรัฐจะรับจากบุคคลได้โดยธรรมจรรยากล่าวคือการรับทรัพย์สินหรือประโยชน์อื่นใดจากบุคคลที่ให้กันในโอกาสต่างๆโดยปกติตามขนบธรรมเนียมประเพณีหรือวัฒนธรรมหรือให้กันตามมารยาทที่ปฏิบัติกันในสังคม</w:t>
                  </w:r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ประมวลจริยธรรมข้าราชการพลเรือน</w:t>
                  </w:r>
                </w:p>
                <w:p w:rsidR="00DC683F" w:rsidRDefault="00DC683F" w:rsidP="00206BF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.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๑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ส่วนคำปรารภ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ด้กล่าวถึงค่านิยมหลักของมาตรฐานจริยธรรมสำหรับผู้ดำรงตำแหน่งทางการเมืองและเจ้าหน้าที่ของรัฐ๙ประการของสำนักงานผู้ตรวจการแผ่นดิน๙ข้อดังน</w:t>
                  </w:r>
                  <w:r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ี้</w:t>
                  </w:r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Niramit AS" w:hAnsi="TH Niramit AS" w:cs="TH Niramit AS"/>
                      <w:color w:val="211D1E"/>
                      <w:sz w:val="28"/>
                      <w:szCs w:val="28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๑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การยึดมั่นในคุณธรรมและจริยธรรม</w:t>
                  </w:r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</w:t>
                  </w:r>
                  <w:proofErr w:type="gramStart"/>
                  <w:r w:rsidR="008C5DB2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)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การมีจิตสำนึกที่ดีซื่อสัตย์สุจริตและรับผิดชอบ</w:t>
                  </w:r>
                  <w:proofErr w:type="gramEnd"/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proofErr w:type="gramStart"/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)</w:t>
                  </w:r>
                  <w:r w:rsidRPr="00206BF6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การยึดถือประโยชน์ของประเทศชาติเหนือกว่าประโยชน์ส่วนตนและไม่มีผลประโยชน์ทับซ้อน</w:t>
                  </w:r>
                  <w:proofErr w:type="gramEnd"/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๔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การยืนหยัดทำในสิ่งที่ถูกต้องเป็นธรรมและถูกกฎหมาย</w:t>
                  </w:r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๕</w:t>
                  </w:r>
                  <w:proofErr w:type="gramStart"/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)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การให้บริการแก่ประชาชนด้วยความรวดเร็วมีอัธยาศัยและไม่เลือกปฏิบัติ</w:t>
                  </w:r>
                  <w:proofErr w:type="gramEnd"/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๖</w:t>
                  </w:r>
                  <w:proofErr w:type="gramStart"/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)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การให้ข้อมูลข่าวสารแก่ประชาชนอย่างครบถ้วนถูกต้องไม่บิดเบือนข้อเท็จจริง</w:t>
                  </w:r>
                  <w:proofErr w:type="gramEnd"/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๗</w:t>
                  </w:r>
                  <w:proofErr w:type="gramStart"/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)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การมุ่งผลสัมฤทธิ์ของงานรักษามาตรฐานมีคุณภาพโปร่งใสและตรวจสอบได้</w:t>
                  </w:r>
                  <w:proofErr w:type="gramEnd"/>
                </w:p>
                <w:p w:rsidR="00DC683F" w:rsidRPr="00206BF6" w:rsidRDefault="00DC683F" w:rsidP="00206BF6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๘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การยึดมั่นในระบอบประชาธิปไตยอันมีพระมหากษัตริย์ทรงเป็นประมุข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๙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206BF6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การยึดมั่นในหลักจรรยาวิชาชีพขององค์กร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</w:pPr>
                </w:p>
              </w:txbxContent>
            </v:textbox>
            <w10:wrap anchory="page"/>
          </v:shape>
        </w:pict>
      </w:r>
      <w:r>
        <w:rPr>
          <w:noProof/>
          <w:lang w:val="en-US" w:eastAsia="en-US" w:bidi="th-TH"/>
        </w:rPr>
        <w:pict>
          <v:shape id="Text Box 215" o:spid="_x0000_s1041" type="#_x0000_t202" style="position:absolute;margin-left:50.8pt;margin-top:67.3pt;width:234.8pt;height:653.85pt;z-index:25171660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" filled="f" fillcolor="#fffffe" stroked="f" strokecolor="#212120" insetpen="t">
            <v:textbox inset="2.88pt,2.88pt,2.88pt,2.88pt">
              <w:txbxContent>
                <w:p w:rsidR="00DC683F" w:rsidRPr="00004FC7" w:rsidRDefault="00DC683F" w:rsidP="00060B7F">
                  <w:pPr>
                    <w:pStyle w:val="My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val="en-US" w:bidi="th-TH"/>
                    </w:rPr>
                  </w:pPr>
                  <w:r w:rsidRPr="00004FC7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๑</w:t>
                  </w:r>
                  <w:r w:rsidRPr="00004FC7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พระราชบัญญัติประกอบรัฐธรรมนูญว่าด้วยการป้องกันและปราบปรามการทุจริตพ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>.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ศ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. </w:t>
                  </w:r>
                  <w:r w:rsidRPr="00004FC7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๒๕๔๒และที่แก้ไขเพิ่มเติม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206BF6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มาตรา ๑๐๑ ให้นำบทบัญญัติมาตรา ๑๐๐ มาใช้บังคับกับการดำเนินกิจการของผู้ซึ่งพ้นจากการเป็นเจ้าหน้าที่ของรัฐมาแล้วยังไม่ถึงสองปีโดยอนุโลม เว้นแต่การเป็นผู้ถือหุ้นไม่เกินร้อยละห้าของจำนวนหุ้นทั้งหมดที่จำหน่ายได้ในบริษัทมหาชนจำกัด ซึ่งมิใช่บริษัทที่เป็นคู่สัญญากับหน่วยงานของรัฐตามมาตรา ๑๐๐ (๒) ที่ได้รับอนุญาตตามกฎหมายว่าด้วยหลักทรัพย์และตลาดหลักทรัพย์</w:t>
                  </w:r>
                </w:p>
                <w:p w:rsidR="00DC683F" w:rsidRDefault="00DC683F" w:rsidP="00206BF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มาตรา ๑๐๒ </w:t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บทบัญญัติมาตรา ๑๐๐ มิให้นำมาใช้บังคับกับการดำเนินกิจการของเจ้าหน้าที่ของรัฐ ซึ่งหน่วยงานของรัฐที่มีอำนาจกำกับ ดูแล ควบคุม หรือตรวจสอบการดำเนินงานของบริษัทจำกัดหรือบริษัทมหาชนจำกัดมอบหมายให้ปฏิบัติหน้าที่ในบริษัทจำกัดหรือบริษัทมหาชนจำกัดที่หน่วยงานของรัฐถือหุ้นหรือเข้าร่วมทุน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</w:pPr>
                  <w:r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Style w:val="sowc"/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 xml:space="preserve">มาตรา 103 </w:t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ห้ามมิให้เจ้าหน้าที่ของรัฐ  รับทรัพย์สิน / ประโยชน์อื่นใด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  <w:t>เว้นแต่ โดยธรรมจรรยา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จากญาติ </w:t>
                  </w: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 xml:space="preserve">จากบุคคลอื่น </w:t>
                  </w:r>
                </w:p>
                <w:p w:rsidR="00DC683F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ab/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ไม่เกิน ๓</w:t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>,</w:t>
                  </w:r>
                  <w:r w:rsidRPr="00206BF6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  <w:t>๐๐๐ บาท</w:t>
                  </w:r>
                </w:p>
                <w:p w:rsidR="00DC683F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bidi="th-TH"/>
                    </w:rPr>
                  </w:pPr>
                </w:p>
                <w:p w:rsidR="00DC683F" w:rsidRPr="00206BF6" w:rsidRDefault="00DC683F" w:rsidP="00206BF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060B7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060B7F">
                  <w:pPr>
                    <w:pStyle w:val="My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9C5DDD" w:rsidRDefault="00DC683F" w:rsidP="00060B7F">
                  <w:pPr>
                    <w:pStyle w:val="My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</w:txbxContent>
            </v:textbox>
            <w10:wrap anchory="page"/>
          </v:shape>
        </w:pict>
      </w:r>
    </w:p>
    <w:p w:rsidR="00060B7F" w:rsidRPr="004836AB" w:rsidRDefault="00060B7F" w:rsidP="00060B7F">
      <w:pPr>
        <w:rPr>
          <w:color w:val="2583C0"/>
          <w:lang w:val="en-US"/>
        </w:rPr>
      </w:pPr>
    </w:p>
    <w:p w:rsidR="00060B7F" w:rsidRPr="004836AB" w:rsidRDefault="00060B7F" w:rsidP="00060B7F">
      <w:pPr>
        <w:rPr>
          <w:color w:val="2583C0"/>
          <w:lang w:val="en-US"/>
        </w:rPr>
      </w:pPr>
    </w:p>
    <w:p w:rsidR="00060B7F" w:rsidRPr="004836AB" w:rsidRDefault="00060B7F" w:rsidP="00060B7F">
      <w:pPr>
        <w:tabs>
          <w:tab w:val="left" w:pos="7357"/>
        </w:tabs>
        <w:rPr>
          <w:color w:val="2583C0"/>
          <w:lang w:val="en-US"/>
        </w:rPr>
      </w:pPr>
      <w:r>
        <w:rPr>
          <w:color w:val="2583C0"/>
          <w:lang w:val="en-US"/>
        </w:rPr>
        <w:tab/>
      </w:r>
    </w:p>
    <w:p w:rsidR="00060B7F" w:rsidRPr="004836AB" w:rsidRDefault="00060B7F" w:rsidP="00060B7F">
      <w:pPr>
        <w:rPr>
          <w:color w:val="2583C0"/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Pr="002208D0" w:rsidRDefault="00060B7F" w:rsidP="00060B7F">
      <w:pPr>
        <w:rPr>
          <w:lang w:val="en-US"/>
        </w:rPr>
      </w:pPr>
    </w:p>
    <w:p w:rsidR="00060B7F" w:rsidRDefault="0039061C" w:rsidP="00060B7F">
      <w:pPr>
        <w:tabs>
          <w:tab w:val="left" w:pos="3300"/>
        </w:tabs>
        <w:rPr>
          <w:vertAlign w:val="subscript"/>
          <w:lang w:val="en-US"/>
        </w:rPr>
      </w:pPr>
      <w:r>
        <w:rPr>
          <w:noProof/>
          <w:color w:val="2583C0"/>
          <w:lang w:val="en-US" w:eastAsia="en-US" w:bidi="th-TH"/>
        </w:rPr>
        <w:pict>
          <v:rect id="Rectangle 211" o:spid="_x0000_s1063" style="position:absolute;margin-left:-5.25pt;margin-top:127.85pt;width:27pt;height:2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" fillcolor="#e81e25" stroked="f"/>
        </w:pict>
      </w:r>
      <w:r>
        <w:rPr>
          <w:noProof/>
          <w:color w:val="2583C0"/>
          <w:lang w:val="en-US" w:eastAsia="en-US" w:bidi="th-TH"/>
        </w:rPr>
        <w:pict>
          <v:rect id="Rectangle 212" o:spid="_x0000_s1062" style="position:absolute;margin-left:-5.25pt;margin-top:172.2pt;width:27pt;height:27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" fillcolor="#bd1e23" stroked="f"/>
        </w:pict>
      </w:r>
      <w:r>
        <w:rPr>
          <w:noProof/>
          <w:color w:val="2583C0"/>
          <w:lang w:val="en-US" w:eastAsia="en-US" w:bidi="th-TH"/>
        </w:rPr>
        <w:pict>
          <v:rect id="Rectangle 210" o:spid="_x0000_s1061" style="position:absolute;margin-left:-5.25pt;margin-top:81.9pt;width:27pt;height:2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" fillcolor="#bd1e23" stroked="f"/>
        </w:pict>
      </w:r>
      <w:r w:rsidR="00060B7F" w:rsidRPr="002208D0">
        <w:rPr>
          <w:lang w:val="en-US"/>
        </w:rPr>
        <w:tab/>
      </w:r>
      <w:r w:rsidR="00060B7F">
        <w:rPr>
          <w:lang w:val="en-US"/>
        </w:rPr>
        <w:softHyphen/>
      </w:r>
      <w:r w:rsidR="00060B7F">
        <w:rPr>
          <w:vertAlign w:val="subscript"/>
          <w:lang w:val="en-US"/>
        </w:rPr>
        <w:softHyphen/>
      </w:r>
      <w:r w:rsidR="00060B7F">
        <w:rPr>
          <w:lang w:val="en-US"/>
        </w:rPr>
        <w:softHyphen/>
      </w:r>
    </w:p>
    <w:p w:rsidR="00060B7F" w:rsidRDefault="00060B7F" w:rsidP="00060B7F">
      <w:pPr>
        <w:tabs>
          <w:tab w:val="left" w:pos="3300"/>
        </w:tabs>
        <w:rPr>
          <w:vertAlign w:val="subscript"/>
          <w:lang w:val="en-US"/>
        </w:rPr>
      </w:pPr>
    </w:p>
    <w:p w:rsidR="00060B7F" w:rsidRPr="00507AC6" w:rsidRDefault="00060B7F" w:rsidP="00060B7F">
      <w:pPr>
        <w:rPr>
          <w:lang w:val="en-US"/>
        </w:rPr>
      </w:pPr>
    </w:p>
    <w:p w:rsidR="00060B7F" w:rsidRPr="00507AC6" w:rsidRDefault="00060B7F" w:rsidP="00060B7F">
      <w:pPr>
        <w:rPr>
          <w:lang w:val="en-US"/>
        </w:rPr>
      </w:pPr>
    </w:p>
    <w:p w:rsidR="00060B7F" w:rsidRPr="00507AC6" w:rsidRDefault="00060B7F" w:rsidP="00060B7F">
      <w:pPr>
        <w:rPr>
          <w:lang w:val="en-US"/>
        </w:rPr>
      </w:pPr>
    </w:p>
    <w:p w:rsidR="00060B7F" w:rsidRPr="00507AC6" w:rsidRDefault="00060B7F" w:rsidP="00060B7F">
      <w:pPr>
        <w:rPr>
          <w:lang w:val="en-US"/>
        </w:rPr>
      </w:pPr>
    </w:p>
    <w:p w:rsidR="00060B7F" w:rsidRPr="00507AC6" w:rsidRDefault="00060B7F" w:rsidP="00060B7F">
      <w:pPr>
        <w:rPr>
          <w:lang w:val="en-US"/>
        </w:rPr>
      </w:pPr>
    </w:p>
    <w:p w:rsidR="00060B7F" w:rsidRPr="00507AC6" w:rsidRDefault="00060B7F" w:rsidP="00060B7F">
      <w:pPr>
        <w:rPr>
          <w:lang w:val="en-US"/>
        </w:rPr>
      </w:pPr>
    </w:p>
    <w:p w:rsidR="00060B7F" w:rsidRPr="00507AC6" w:rsidRDefault="0039061C" w:rsidP="00060B7F">
      <w:pPr>
        <w:rPr>
          <w:lang w:val="en-US"/>
        </w:rPr>
      </w:pPr>
      <w:r>
        <w:rPr>
          <w:noProof/>
          <w:lang w:val="en-US" w:eastAsia="en-US" w:bidi="th-TH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217" o:spid="_x0000_s1060" type="#_x0000_t87" style="position:absolute;margin-left:190.1pt;margin-top:9.9pt;width:7.15pt;height:24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" strokecolor="#c00000" strokeweight="1.5pt"/>
        </w:pict>
      </w:r>
    </w:p>
    <w:p w:rsidR="00060B7F" w:rsidRPr="00507AC6" w:rsidRDefault="00060B7F" w:rsidP="00060B7F">
      <w:pPr>
        <w:rPr>
          <w:lang w:val="en-US"/>
        </w:rPr>
      </w:pPr>
    </w:p>
    <w:p w:rsidR="00060B7F" w:rsidRPr="00206BF6" w:rsidRDefault="00060B7F" w:rsidP="00060B7F">
      <w:pPr>
        <w:rPr>
          <w:rFonts w:cstheme="minorBidi"/>
          <w:szCs w:val="30"/>
          <w:cs/>
          <w:lang w:val="en-US" w:bidi="th-TH"/>
        </w:rPr>
      </w:pPr>
    </w:p>
    <w:p w:rsidR="00060B7F" w:rsidRPr="00507AC6" w:rsidRDefault="00060B7F" w:rsidP="00060B7F">
      <w:pPr>
        <w:jc w:val="center"/>
        <w:rPr>
          <w:lang w:val="en-US"/>
        </w:rPr>
      </w:pPr>
    </w:p>
    <w:p w:rsidR="00060B7F" w:rsidRDefault="00060B7F" w:rsidP="00060B7F">
      <w:pPr>
        <w:rPr>
          <w:lang w:val="en-US"/>
        </w:rPr>
      </w:pPr>
    </w:p>
    <w:p w:rsidR="00060B7F" w:rsidRDefault="00DC683F" w:rsidP="00060B7F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302895</wp:posOffset>
            </wp:positionH>
            <wp:positionV relativeFrom="paragraph">
              <wp:posOffset>142240</wp:posOffset>
            </wp:positionV>
            <wp:extent cx="3514725" cy="2350770"/>
            <wp:effectExtent l="19050" t="0" r="9525" b="0"/>
            <wp:wrapNone/>
            <wp:docPr id="27" name="รูปภาพ 26" descr="shutterstock_132031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3203129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514725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0B7F" w:rsidRDefault="00060B7F" w:rsidP="00060B7F">
      <w:pPr>
        <w:rPr>
          <w:lang w:val="en-US"/>
        </w:rPr>
      </w:pPr>
    </w:p>
    <w:p w:rsidR="00DC683F" w:rsidRDefault="00DC683F" w:rsidP="009C5DDD">
      <w:pPr>
        <w:rPr>
          <w:lang w:val="en-US"/>
        </w:rPr>
      </w:pPr>
    </w:p>
    <w:p w:rsidR="00DC683F" w:rsidRPr="002208D0" w:rsidRDefault="009C5DDD" w:rsidP="00DC683F">
      <w:pPr>
        <w:rPr>
          <w:lang w:val="en-US"/>
        </w:rPr>
      </w:pPr>
      <w:r>
        <w:rPr>
          <w:lang w:val="en-US"/>
        </w:rPr>
        <w:br w:type="page"/>
      </w:r>
      <w:r w:rsidR="00DC683F" w:rsidRPr="002208D0">
        <w:rPr>
          <w:lang w:val="en-US"/>
        </w:rPr>
        <w:lastRenderedPageBreak/>
        <w:tab/>
      </w:r>
    </w:p>
    <w:p w:rsidR="00DC683F" w:rsidRPr="004836AB" w:rsidRDefault="0039061C" w:rsidP="00DC683F">
      <w:pPr>
        <w:rPr>
          <w:color w:val="2583C0"/>
          <w:lang w:val="en-US"/>
        </w:rPr>
      </w:pPr>
      <w:r>
        <w:rPr>
          <w:noProof/>
          <w:lang w:val="en-US" w:eastAsia="en-US" w:bidi="th-TH"/>
        </w:rPr>
        <w:pict>
          <v:shape id="Text Box 222" o:spid="_x0000_s1042" type="#_x0000_t202" style="position:absolute;margin-left:50.8pt;margin-top:67.3pt;width:234.8pt;height:653.85pt;z-index:25172480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" filled="f" fillcolor="#fffffe" stroked="f" strokecolor="#212120" insetpen="t">
            <v:textbox inset="2.88pt,2.88pt,2.88pt,2.88pt">
              <w:txbxContent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>.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หมวด๒ข้อ๕ให้ข้าราชการต้องแยกเรื่องส่วนตัวออกจากตำแหน่งหน้าที่และยึดถือประโยชน์ส่วนรวมของประเทศชาติเหนือกว่าประโยชน์ส่วนตน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โดยอย่างน้อยต้องวางตนดังนี้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๑</w:t>
                  </w: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ม่นำความสัมพันธ์ส่วนตัวที่ตนมีต่อบุคคลอื่นไม่ว่าจะเป็นญาติพี่น้องพรรคพวกเพื่อนฝูงหรือผู้มีบุญคุณส่วนตัวมาประกอบการใช้ดุลยพินิจให้เป็นคุณหรือเป็นโทษแก่บุคคลนั้นหรือปฏิบัติต่อบุคคลนั้นต่างจากบุคคลอื่นเพราะความชอบหรือชัง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ม่ใช้เวลาราชการเงินทรัพย์สินบุคลากรบริการหรือสิ่งอำนวยความสะดวกของทางราชการไปเพื่อประโยชน์ส่วนตัวของตนเองหรือผู้อื่นเว้นแต่ได้รับอนุญาตโดยชอบด้วยกฎหมาย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ม่กระทำการใดหรือดำรงตำแหน่งหรือปฏิบัติการใดในฐานะส่วนตัวซึ่งก่อให้เกิดความเคลือบแคลงหรือสงสัยว่าจะขัดกับประโยชน์ส่วนรวมที่อยู่ในความรับผิดชอบของหน้าที่</w:t>
                  </w:r>
                </w:p>
                <w:p w:rsidR="00DC683F" w:rsidRDefault="00DC683F" w:rsidP="00DC683F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ทั้งนี้ในกรณีมีความเคลือบแคลงหรือสงสัยให้ข้าราชการผู้นั้นยุติการกระทำดังกล่าวไว้ก่อนแล้วแจ้งให้ผู้บังคับบัญชาหัวหน้าส่วนราชการและคณะกรรมการจริยธรรมพิจารณาเมื่อคณะกรรมการจริยธรรมวินิจฉัยเป็นประการใดแล้วจึงปฏิบัติตามนั้น</w:t>
                  </w:r>
                </w:p>
                <w:p w:rsid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EACChuanPim" w:cs="EACChuanPim"/>
                      <w:color w:val="000000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๔</w:t>
                  </w: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ในการปฏิบัติหน้าที่ที่รับผิดชอบในหน่วยงานโดยตรงหรือหน้าที่อื่นในราชการรัฐวิสาหกิจองค์การมหาชนหรือหน่วยงานของรัฐข้าราชการต้องยึดถือประโยชน์ของทางราชการเป็นหลัก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ในกรณีที่มีความขัดแย้งระหว่างประโยชน์ของทางราชการหรือประโยชน์ส่วนรวมกับประโยชน์ส่วนตนหรือส่วนกลุ่มอันจำเป็นต้องวินิจฉัยหรือชี้ขาดต้องยึดประโยชน์ของทางราชการและประโยชน์ส่วนรวมเป็นสำคัญ</w:t>
                  </w:r>
                </w:p>
                <w:p w:rsidR="00DC683F" w:rsidRPr="00DC683F" w:rsidRDefault="00DC683F" w:rsidP="00DC683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DC683F" w:rsidRDefault="00DC683F" w:rsidP="00DC683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DC683F" w:rsidRDefault="00DC683F" w:rsidP="00DC683F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DC683F" w:rsidRDefault="00DC683F" w:rsidP="00DC683F">
                  <w:pPr>
                    <w:pStyle w:val="My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Pr="00DC683F" w:rsidRDefault="00DC683F" w:rsidP="00DC683F">
                  <w:pPr>
                    <w:pStyle w:val="My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</w:txbxContent>
            </v:textbox>
            <w10:wrap anchory="page"/>
          </v:shape>
        </w:pict>
      </w:r>
    </w:p>
    <w:p w:rsidR="00DC683F" w:rsidRPr="004836AB" w:rsidRDefault="00DC683F" w:rsidP="00DC683F">
      <w:pPr>
        <w:rPr>
          <w:color w:val="2583C0"/>
          <w:lang w:val="en-US"/>
        </w:rPr>
      </w:pPr>
    </w:p>
    <w:p w:rsidR="00DC683F" w:rsidRPr="004836AB" w:rsidRDefault="00DC683F" w:rsidP="00DC683F">
      <w:pPr>
        <w:rPr>
          <w:color w:val="2583C0"/>
          <w:lang w:val="en-US"/>
        </w:rPr>
      </w:pPr>
    </w:p>
    <w:p w:rsidR="00DC683F" w:rsidRPr="004836AB" w:rsidRDefault="00DC683F" w:rsidP="00DC683F">
      <w:pPr>
        <w:tabs>
          <w:tab w:val="left" w:pos="7357"/>
        </w:tabs>
        <w:rPr>
          <w:color w:val="2583C0"/>
          <w:lang w:val="en-US"/>
        </w:rPr>
      </w:pPr>
      <w:r>
        <w:rPr>
          <w:noProof/>
          <w:color w:val="2583C0"/>
          <w:lang w:val="en-US" w:eastAsia="en-US" w:bidi="th-TH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4060852</wp:posOffset>
            </wp:positionH>
            <wp:positionV relativeFrom="paragraph">
              <wp:posOffset>395343</wp:posOffset>
            </wp:positionV>
            <wp:extent cx="3028971" cy="2013217"/>
            <wp:effectExtent l="19050" t="0" r="0" b="0"/>
            <wp:wrapNone/>
            <wp:docPr id="29" name="รูปภาพ 28" descr="Corrup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rruption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71" cy="20132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color w:val="2583C0"/>
          <w:lang w:val="en-US"/>
        </w:rPr>
        <w:tab/>
      </w:r>
    </w:p>
    <w:p w:rsidR="00DC683F" w:rsidRPr="004836AB" w:rsidRDefault="00DC683F" w:rsidP="00DC683F">
      <w:pPr>
        <w:rPr>
          <w:color w:val="2583C0"/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DC683F" w:rsidP="00DC683F">
      <w:pPr>
        <w:rPr>
          <w:lang w:val="en-US"/>
        </w:rPr>
      </w:pPr>
    </w:p>
    <w:p w:rsidR="00DC683F" w:rsidRPr="002208D0" w:rsidRDefault="0039061C" w:rsidP="00DC683F">
      <w:pPr>
        <w:rPr>
          <w:lang w:val="en-US"/>
        </w:rPr>
      </w:pPr>
      <w:r>
        <w:rPr>
          <w:noProof/>
          <w:color w:val="2583C0"/>
          <w:lang w:val="en-US" w:eastAsia="en-US" w:bidi="th-TH"/>
        </w:rPr>
        <w:pict>
          <v:shape id="Text Box 224" o:spid="_x0000_s1043" type="#_x0000_t202" style="position:absolute;margin-left:321.2pt;margin-top:320.65pt;width:243pt;height:395.55pt;z-index:25172684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" filled="f" fillcolor="#fffffe" stroked="f" strokecolor="#212120" insetpen="t">
            <v:textbox inset="2.88pt,2.88pt,2.88pt,2.88pt">
              <w:txbxContent>
                <w:p w:rsid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>.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b/>
                      <w:bCs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หมวด๒ข้อ๖ให้ข้าราชการต้องละเว้นจากการแสวงหาประโยชน์ที่มิชอบโดยอาศัยตำแหน่งหน้าที่และไม่กระทำการอันเป็นการขัดกันระหว่างประโยชน์ส่วนตนและประโยชน์ส่วนรวม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โดยอย่างน้อยต้องวางตนดังนี้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๑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ม่เรียกรับหรือยอมจะรับหรือยอมให้ผู้อื่นเรียกรับหรือยอมจะรับซึ่งของขวัญแทนตนหรือญาติของตนไม่ว่าก่อนหรือหลังดำรงตำแหน่งหรือปฏิบัติหน้าที่ไม่ว่าจะเกี่ยวข้องหรือไม่เกี่ยวข้องกับการปฏิบัติหน้าที่หรือไม่ก็ตามเว้นแต่เป็นการให้โดยธรรมจรรยาหรือการให้ตามประเพณีหรือให้แก่บุคคลทั่วไป</w:t>
                  </w:r>
                </w:p>
                <w:p w:rsidR="00DC683F" w:rsidRPr="00DC683F" w:rsidRDefault="00DC683F" w:rsidP="00DC683F">
                  <w:pPr>
                    <w:autoSpaceDE w:val="0"/>
                    <w:autoSpaceDN w:val="0"/>
                    <w:adjustRightInd w:val="0"/>
                    <w:spacing w:line="241" w:lineRule="atLeast"/>
                    <w:jc w:val="thaiDistribute"/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๒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ไม่ใช้ตำแหน่งหรือการกระทำการที่เป็นคุณหรือเป็นโทษแก่บุคคลใดเพราะมีอคติ</w:t>
                  </w:r>
                </w:p>
                <w:p w:rsidR="00DC683F" w:rsidRPr="00DC683F" w:rsidRDefault="00DC683F" w:rsidP="00DC683F">
                  <w:pPr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ab/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>(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๓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lang w:val="en-US" w:eastAsia="en-US" w:bidi="th-TH"/>
                    </w:rPr>
                    <w:t xml:space="preserve">) </w:t>
                  </w:r>
                  <w:r w:rsidRPr="00DC683F">
                    <w:rPr>
                      <w:rFonts w:ascii="TH SarabunIT๙" w:hAnsi="TH SarabunIT๙" w:cs="TH SarabunIT๙"/>
                      <w:color w:val="211D1E"/>
                      <w:sz w:val="32"/>
                      <w:szCs w:val="32"/>
                      <w:cs/>
                      <w:lang w:val="en-US" w:eastAsia="en-US" w:bidi="th-TH"/>
                    </w:rPr>
                    <w:t>ไม่เสนอหรืออนุมัติโครงการการดำเนินการหรือการทำนิติกรรมหรือสัญญาซึ่งตนเองหรือบุคคลอื่นจะได้ประโยชน์อันมิควรได้โดยชอบด้วยกฎหมายหรือประมวลจริยธรรมนี้</w:t>
                  </w:r>
                </w:p>
              </w:txbxContent>
            </v:textbox>
            <w10:wrap anchory="page"/>
          </v:shape>
        </w:pict>
      </w:r>
    </w:p>
    <w:p w:rsidR="00DC683F" w:rsidRDefault="0039061C" w:rsidP="00DC683F">
      <w:pPr>
        <w:tabs>
          <w:tab w:val="left" w:pos="3300"/>
        </w:tabs>
        <w:rPr>
          <w:vertAlign w:val="subscript"/>
          <w:lang w:val="en-US"/>
        </w:rPr>
      </w:pPr>
      <w:r>
        <w:rPr>
          <w:noProof/>
          <w:color w:val="2583C0"/>
          <w:lang w:val="en-US" w:eastAsia="en-US" w:bidi="th-TH"/>
        </w:rPr>
        <w:pict>
          <v:rect id="Rectangle 220" o:spid="_x0000_s1059" style="position:absolute;margin-left:-5.25pt;margin-top:127.85pt;width:27pt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" fillcolor="#e81e25" stroked="f"/>
        </w:pict>
      </w:r>
      <w:r>
        <w:rPr>
          <w:noProof/>
          <w:color w:val="2583C0"/>
          <w:lang w:val="en-US" w:eastAsia="en-US" w:bidi="th-TH"/>
        </w:rPr>
        <w:pict>
          <v:rect id="Rectangle 221" o:spid="_x0000_s1058" style="position:absolute;margin-left:-5.25pt;margin-top:172.2pt;width:27pt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" fillcolor="#bd1e23" stroked="f"/>
        </w:pict>
      </w:r>
      <w:r>
        <w:rPr>
          <w:noProof/>
          <w:color w:val="2583C0"/>
          <w:lang w:val="en-US" w:eastAsia="en-US" w:bidi="th-TH"/>
        </w:rPr>
        <w:pict>
          <v:rect id="Rectangle 219" o:spid="_x0000_s1057" style="position:absolute;margin-left:-5.25pt;margin-top:81.9pt;width:27pt;height:27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" fillcolor="#bd1e23" stroked="f"/>
        </w:pict>
      </w:r>
      <w:r w:rsidR="00DC683F" w:rsidRPr="002208D0">
        <w:rPr>
          <w:lang w:val="en-US"/>
        </w:rPr>
        <w:tab/>
      </w:r>
      <w:r w:rsidR="00DC683F">
        <w:rPr>
          <w:lang w:val="en-US"/>
        </w:rPr>
        <w:softHyphen/>
      </w:r>
      <w:r w:rsidR="00DC683F">
        <w:rPr>
          <w:vertAlign w:val="subscript"/>
          <w:lang w:val="en-US"/>
        </w:rPr>
        <w:softHyphen/>
      </w:r>
      <w:r w:rsidR="00DC683F">
        <w:rPr>
          <w:lang w:val="en-US"/>
        </w:rPr>
        <w:softHyphen/>
      </w:r>
    </w:p>
    <w:p w:rsidR="00DC683F" w:rsidRDefault="00DC683F" w:rsidP="00DC683F">
      <w:pPr>
        <w:tabs>
          <w:tab w:val="left" w:pos="3300"/>
        </w:tabs>
        <w:rPr>
          <w:vertAlign w:val="subscript"/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507AC6" w:rsidRDefault="00DC683F" w:rsidP="00DC683F">
      <w:pPr>
        <w:rPr>
          <w:lang w:val="en-US"/>
        </w:rPr>
      </w:pPr>
    </w:p>
    <w:p w:rsidR="00DC683F" w:rsidRPr="00206BF6" w:rsidRDefault="00DC683F" w:rsidP="00DC683F">
      <w:pPr>
        <w:rPr>
          <w:rFonts w:cstheme="minorBidi"/>
          <w:szCs w:val="30"/>
          <w:cs/>
          <w:lang w:val="en-US" w:bidi="th-TH"/>
        </w:rPr>
      </w:pPr>
    </w:p>
    <w:p w:rsidR="00DC683F" w:rsidRPr="00507AC6" w:rsidRDefault="00DC683F" w:rsidP="00DC683F">
      <w:pPr>
        <w:jc w:val="center"/>
        <w:rPr>
          <w:lang w:val="en-US"/>
        </w:rPr>
      </w:pPr>
    </w:p>
    <w:p w:rsidR="00DC683F" w:rsidRDefault="00DC683F" w:rsidP="00DC683F">
      <w:pPr>
        <w:rPr>
          <w:lang w:val="en-US"/>
        </w:rPr>
      </w:pPr>
    </w:p>
    <w:p w:rsidR="00DC683F" w:rsidRDefault="00DC683F" w:rsidP="00DC683F">
      <w:pPr>
        <w:rPr>
          <w:lang w:val="en-US"/>
        </w:rPr>
      </w:pPr>
    </w:p>
    <w:p w:rsidR="00DC683F" w:rsidRDefault="00DC683F" w:rsidP="00DC683F">
      <w:pPr>
        <w:rPr>
          <w:lang w:val="en-US"/>
        </w:rPr>
      </w:pPr>
    </w:p>
    <w:p w:rsidR="00DC683F" w:rsidRDefault="00DC683F" w:rsidP="00DC683F">
      <w:pPr>
        <w:rPr>
          <w:lang w:val="en-US"/>
        </w:rPr>
      </w:pPr>
    </w:p>
    <w:p w:rsidR="00DC683F" w:rsidRDefault="00DC683F" w:rsidP="00DC683F">
      <w:pPr>
        <w:rPr>
          <w:lang w:val="en-US"/>
        </w:rPr>
      </w:pPr>
      <w:r>
        <w:rPr>
          <w:lang w:val="en-US"/>
        </w:rPr>
        <w:br w:type="page"/>
      </w:r>
    </w:p>
    <w:p w:rsidR="009C5DDD" w:rsidRDefault="009C5DDD" w:rsidP="009C5DDD">
      <w:pPr>
        <w:rPr>
          <w:lang w:val="en-US"/>
        </w:rPr>
      </w:pPr>
    </w:p>
    <w:p w:rsidR="00507AC6" w:rsidRDefault="00507AC6">
      <w:pPr>
        <w:rPr>
          <w:lang w:val="en-US"/>
        </w:rPr>
      </w:pPr>
    </w:p>
    <w:p w:rsidR="00507AC6" w:rsidRPr="00183F7C" w:rsidRDefault="0039061C" w:rsidP="00507AC6">
      <w:pPr>
        <w:rPr>
          <w:rFonts w:cstheme="minorBidi"/>
          <w:szCs w:val="30"/>
          <w:cs/>
          <w:lang w:val="en-US" w:bidi="th-TH"/>
        </w:rPr>
      </w:pPr>
      <w:r>
        <w:rPr>
          <w:noProof/>
          <w:color w:val="2583C0"/>
          <w:lang w:val="en-US" w:eastAsia="en-US" w:bidi="th-TH"/>
        </w:rPr>
        <w:pict>
          <v:shape id="Text Box 182" o:spid="_x0000_s1044" type="#_x0000_t202" style="position:absolute;margin-left:49.6pt;margin-top:63.85pt;width:488.9pt;height:668.4pt;z-index:25168179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" filled="f" fillcolor="#fffffe" stroked="f" strokecolor="#212120" insetpen="t">
            <v:textbox inset="2.88pt,2.88pt,2.88pt,2.88pt">
              <w:txbxContent>
                <w:p w:rsidR="00DC683F" w:rsidRPr="007F181B" w:rsidRDefault="00DC683F" w:rsidP="00507AC6">
                  <w:pPr>
                    <w:pStyle w:val="My"/>
                    <w:jc w:val="center"/>
                    <w:rPr>
                      <w:rStyle w:val="sowc"/>
                      <w:rFonts w:ascii="TH SarabunIT๙" w:hAnsi="TH SarabunIT๙" w:cs="TH SarabunIT๙"/>
                      <w:b/>
                      <w:bCs/>
                      <w:sz w:val="40"/>
                      <w:szCs w:val="40"/>
                      <w:u w:val="single"/>
                      <w:cs/>
                      <w:lang w:val="en-US" w:bidi="th-TH"/>
                    </w:rPr>
                  </w:pPr>
                  <w:r w:rsidRPr="007F181B">
                    <w:rPr>
                      <w:rFonts w:ascii="TH SarabunIT๙" w:hAnsi="TH SarabunIT๙" w:cs="TH SarabunIT๙" w:hint="cs"/>
                      <w:b/>
                      <w:bCs/>
                      <w:sz w:val="40"/>
                      <w:szCs w:val="40"/>
                      <w:u w:val="single"/>
                      <w:cs/>
                      <w:lang w:val="en-US" w:bidi="th-TH"/>
                    </w:rPr>
                    <w:t>ตัวอย่างเรื่องผลประโยชน์ทับซ้อน</w:t>
                  </w:r>
                </w:p>
                <w:p w:rsidR="00DC683F" w:rsidRDefault="00DC683F" w:rsidP="00982E28">
                  <w:pPr>
                    <w:autoSpaceDE w:val="0"/>
                    <w:autoSpaceDN w:val="0"/>
                    <w:adjustRightInd w:val="0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My"/>
                    <w:jc w:val="thaiDistribute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Default="00DC683F" w:rsidP="00507AC6">
                  <w:pPr>
                    <w:pStyle w:val="Default"/>
                    <w:spacing w:before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auto"/>
                      <w:sz w:val="36"/>
                      <w:szCs w:val="36"/>
                      <w:u w:val="single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333333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333333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0B158D" w:rsidRDefault="00DC683F" w:rsidP="00507AC6">
                  <w:pPr>
                    <w:pStyle w:val="My"/>
                    <w:jc w:val="both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</w:p>
                <w:p w:rsidR="00DC683F" w:rsidRPr="009B090C" w:rsidRDefault="00DC683F" w:rsidP="00507AC6">
                  <w:pPr>
                    <w:pStyle w:val="My"/>
                    <w:jc w:val="right"/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</w:pPr>
                  <w:r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  <w:tab/>
                  </w:r>
                  <w:r>
                    <w:rPr>
                      <w:rStyle w:val="sowc"/>
                      <w:rFonts w:ascii="TH SarabunIT๙" w:hAnsi="TH SarabunIT๙" w:cs="TH SarabunIT๙"/>
                      <w:color w:val="993366"/>
                      <w:sz w:val="32"/>
                      <w:szCs w:val="32"/>
                      <w:lang w:val="en-US"/>
                    </w:rPr>
                    <w:tab/>
                  </w:r>
                </w:p>
              </w:txbxContent>
            </v:textbox>
            <w10:wrap anchory="page"/>
          </v:shape>
        </w:pict>
      </w:r>
    </w:p>
    <w:p w:rsidR="00507AC6" w:rsidRPr="00507AC6" w:rsidRDefault="00507AC6" w:rsidP="00507AC6">
      <w:pPr>
        <w:rPr>
          <w:lang w:val="en-US"/>
        </w:rPr>
      </w:pPr>
    </w:p>
    <w:p w:rsidR="00507AC6" w:rsidRPr="002208D0" w:rsidRDefault="000141BD" w:rsidP="00507AC6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52070</wp:posOffset>
            </wp:positionV>
            <wp:extent cx="2162175" cy="2714625"/>
            <wp:effectExtent l="0" t="0" r="0" b="0"/>
            <wp:wrapNone/>
            <wp:docPr id="8" name="รูปภาพ 4" descr="sup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ot.png"/>
                    <pic:cNvPicPr/>
                  </pic:nvPicPr>
                  <pic:blipFill>
                    <a:blip r:embed="rId13" cstate="print"/>
                    <a:srcRect l="18367" r="17143" b="18775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7AC6" w:rsidRPr="002208D0" w:rsidRDefault="0039061C" w:rsidP="00507AC6">
      <w:pPr>
        <w:tabs>
          <w:tab w:val="left" w:pos="9012"/>
        </w:tabs>
        <w:rPr>
          <w:lang w:val="en-US"/>
        </w:rPr>
      </w:pPr>
      <w:r>
        <w:rPr>
          <w:noProof/>
          <w:lang w:val="en-US" w:eastAsia="en-US" w:bidi="th-TH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189" o:spid="_x0000_s1045" type="#_x0000_t106" style="position:absolute;margin-left:230.95pt;margin-top:7.45pt;width:307.55pt;height:145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" adj="-2184,18771" fillcolor="#95b3d7 [1940]" strokecolor="#243f60 [1604]" strokeweight="3pt">
            <v:shadow on="t" color="#205867 [1608]" opacity=".5" offset="1pt"/>
            <v:textbox>
              <w:txbxContent>
                <w:p w:rsidR="00DC683F" w:rsidRPr="00EA616E" w:rsidRDefault="00DC683F" w:rsidP="00183F7C">
                  <w:pPr>
                    <w:autoSpaceDE w:val="0"/>
                    <w:autoSpaceDN w:val="0"/>
                    <w:adjustRightInd w:val="0"/>
                    <w:ind w:left="-284" w:right="-594"/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EA616E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เจ้าพนักงานการเงินและบัญชีได้น</w:t>
                  </w:r>
                  <w:r w:rsidRPr="00EA616E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eastAsia="en-US" w:bidi="th-TH"/>
                    </w:rPr>
                    <w:t>ำ</w:t>
                  </w:r>
                  <w:r w:rsidRPr="00EA616E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สวัสดิการ</w:t>
                  </w:r>
                </w:p>
                <w:p w:rsidR="00DC683F" w:rsidRPr="00EA616E" w:rsidRDefault="00DC683F" w:rsidP="00183F7C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EA616E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บ้านพักของทางราชการที่ตนมีสิทธิพัก</w:t>
                  </w:r>
                </w:p>
                <w:p w:rsidR="00DC683F" w:rsidRPr="00EA616E" w:rsidRDefault="00DC683F" w:rsidP="00183F7C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  <w:lang w:val="en-US" w:eastAsia="en-US" w:bidi="th-TH"/>
                    </w:rPr>
                  </w:pPr>
                  <w:r w:rsidRPr="00EA616E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val="en-US" w:eastAsia="en-US" w:bidi="th-TH"/>
                    </w:rPr>
                    <w:t>ไปให้ผู้อื่นอยู่อาศัยโดยเก็บค่าเช่า</w:t>
                  </w:r>
                </w:p>
                <w:p w:rsidR="00DC683F" w:rsidRPr="00EA616E" w:rsidRDefault="00DC683F" w:rsidP="00183F7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</w:pPr>
                  <w:r w:rsidRPr="00EA616E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val="en-US" w:eastAsia="en-US" w:bidi="th-TH"/>
                    </w:rPr>
                    <w:t>แล้วนำเงินไปเป็นประโยชน์ส่วนตน</w:t>
                  </w:r>
                </w:p>
                <w:p w:rsidR="00DC683F" w:rsidRDefault="00DC683F">
                  <w:pPr>
                    <w:rPr>
                      <w:lang w:bidi="th-TH"/>
                    </w:rPr>
                  </w:pPr>
                </w:p>
              </w:txbxContent>
            </v:textbox>
          </v:shape>
        </w:pict>
      </w:r>
      <w:r w:rsidR="00507AC6" w:rsidRPr="002208D0">
        <w:rPr>
          <w:lang w:val="en-US"/>
        </w:rPr>
        <w:tab/>
      </w:r>
    </w:p>
    <w:p w:rsidR="00507AC6" w:rsidRPr="004836AB" w:rsidRDefault="00507AC6" w:rsidP="00507AC6">
      <w:pPr>
        <w:rPr>
          <w:color w:val="2583C0"/>
          <w:lang w:val="en-US"/>
        </w:rPr>
      </w:pPr>
    </w:p>
    <w:p w:rsidR="00507AC6" w:rsidRPr="004836AB" w:rsidRDefault="00507AC6" w:rsidP="00507AC6">
      <w:pPr>
        <w:rPr>
          <w:color w:val="2583C0"/>
          <w:lang w:val="en-US"/>
        </w:rPr>
      </w:pPr>
    </w:p>
    <w:p w:rsidR="00507AC6" w:rsidRPr="004836AB" w:rsidRDefault="00507AC6" w:rsidP="00507AC6">
      <w:pPr>
        <w:rPr>
          <w:color w:val="2583C0"/>
          <w:lang w:val="en-US"/>
        </w:rPr>
      </w:pPr>
    </w:p>
    <w:p w:rsidR="00507AC6" w:rsidRPr="004836AB" w:rsidRDefault="00507AC6" w:rsidP="00507AC6">
      <w:pPr>
        <w:rPr>
          <w:color w:val="2583C0"/>
          <w:lang w:val="en-US"/>
        </w:rPr>
      </w:pPr>
    </w:p>
    <w:p w:rsidR="00507AC6" w:rsidRPr="004836AB" w:rsidRDefault="00507AC6" w:rsidP="00507AC6">
      <w:pPr>
        <w:rPr>
          <w:color w:val="2583C0"/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BA024C" w:rsidP="00507AC6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5000625</wp:posOffset>
            </wp:positionH>
            <wp:positionV relativeFrom="paragraph">
              <wp:posOffset>145237</wp:posOffset>
            </wp:positionV>
            <wp:extent cx="2066925" cy="2771775"/>
            <wp:effectExtent l="0" t="0" r="0" b="0"/>
            <wp:wrapNone/>
            <wp:docPr id="10" name="รูปภาพ 8" descr="pra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ang.png"/>
                    <pic:cNvPicPr/>
                  </pic:nvPicPr>
                  <pic:blipFill>
                    <a:blip r:embed="rId14" cstate="print"/>
                    <a:srcRect l="17314" t="6423" r="19435" b="16502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39061C" w:rsidP="00507AC6">
      <w:pPr>
        <w:rPr>
          <w:lang w:val="en-US"/>
        </w:rPr>
      </w:pPr>
      <w:r>
        <w:rPr>
          <w:noProof/>
          <w:lang w:val="en-US" w:eastAsia="en-US" w:bidi="th-TH"/>
        </w:rPr>
        <w:pict>
          <v:shape id="AutoShape 191" o:spid="_x0000_s1046" type="#_x0000_t106" style="position:absolute;margin-left:76.5pt;margin-top:11.5pt;width:275pt;height:153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" adj="25142,14275" fillcolor="#4bacc6 [3208]" strokecolor="#205867 [1608]" strokeweight="3pt">
            <v:shadow on="t" color="#205867 [1608]" opacity=".5" offset="1pt"/>
            <v:textbox>
              <w:txbxContent>
                <w:p w:rsidR="00DC683F" w:rsidRDefault="00DC683F" w:rsidP="00EA616E">
                  <w:pPr>
                    <w:pStyle w:val="Default"/>
                  </w:pPr>
                </w:p>
                <w:p w:rsidR="00DC683F" w:rsidRPr="00EA616E" w:rsidRDefault="00DC683F" w:rsidP="00EA616E">
                  <w:pPr>
                    <w:pStyle w:val="Default"/>
                    <w:jc w:val="center"/>
                    <w:rPr>
                      <w:b/>
                      <w:bCs/>
                      <w:color w:val="auto"/>
                    </w:rPr>
                  </w:pPr>
                  <w:r w:rsidRPr="00EA616E"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ชื้อขายต</w:t>
                  </w:r>
                  <w:r w:rsidRPr="00EA616E">
                    <w:rPr>
                      <w:rFonts w:hint="cs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ำ</w:t>
                  </w:r>
                  <w:r w:rsidRPr="00EA616E"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แหน่งจ่ายผลประโยชน์</w:t>
                  </w:r>
                  <w:r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เพื่อความเจริญก้าวหน้าขอ</w:t>
                  </w:r>
                  <w:r>
                    <w:rPr>
                      <w:rFonts w:hint="cs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ง</w:t>
                  </w:r>
                  <w:r w:rsidRPr="00EA616E"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ตน</w:t>
                  </w:r>
                  <w:r w:rsidRPr="00EA616E">
                    <w:rPr>
                      <w:rFonts w:hint="cs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หรือ</w:t>
                  </w:r>
                </w:p>
                <w:p w:rsidR="00DC683F" w:rsidRPr="00EA616E" w:rsidRDefault="00DC683F" w:rsidP="00EA616E">
                  <w:pPr>
                    <w:pStyle w:val="Default"/>
                    <w:jc w:val="center"/>
                    <w:rPr>
                      <w:b/>
                      <w:bCs/>
                      <w:color w:val="auto"/>
                      <w:sz w:val="32"/>
                      <w:szCs w:val="32"/>
                    </w:rPr>
                  </w:pPr>
                  <w:r w:rsidRPr="00EA616E"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ช่วยให้ญาติมิตรท</w:t>
                  </w:r>
                  <w:r w:rsidRPr="00EA616E">
                    <w:rPr>
                      <w:rFonts w:hint="cs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ำ</w:t>
                  </w:r>
                  <w:r w:rsidRPr="00EA616E"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งานในหน่วยที่ตนมีอ</w:t>
                  </w:r>
                  <w:r w:rsidRPr="00EA616E">
                    <w:rPr>
                      <w:rFonts w:hint="cs"/>
                      <w:b/>
                      <w:bCs/>
                      <w:color w:val="auto"/>
                      <w:sz w:val="32"/>
                      <w:szCs w:val="32"/>
                      <w:cs/>
                    </w:rPr>
                    <w:t>ำ</w:t>
                  </w:r>
                  <w:r w:rsidRPr="00EA616E">
                    <w:rPr>
                      <w:b/>
                      <w:bCs/>
                      <w:color w:val="auto"/>
                      <w:sz w:val="32"/>
                      <w:szCs w:val="32"/>
                      <w:cs/>
                    </w:rPr>
                    <w:t>นาจ</w:t>
                  </w:r>
                </w:p>
                <w:p w:rsidR="00DC683F" w:rsidRPr="00EA616E" w:rsidRDefault="00DC683F" w:rsidP="00EA616E">
                  <w:pPr>
                    <w:pStyle w:val="Default"/>
                    <w:rPr>
                      <w:sz w:val="32"/>
                      <w:szCs w:val="32"/>
                      <w:cs/>
                    </w:rPr>
                  </w:pPr>
                </w:p>
                <w:p w:rsidR="00DC683F" w:rsidRPr="00EA616E" w:rsidRDefault="00DC683F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Pr="002208D0" w:rsidRDefault="00507AC6" w:rsidP="00507AC6">
      <w:pPr>
        <w:rPr>
          <w:lang w:val="en-US"/>
        </w:rPr>
      </w:pPr>
    </w:p>
    <w:p w:rsidR="00507AC6" w:rsidRDefault="0039061C" w:rsidP="00507AC6">
      <w:pPr>
        <w:tabs>
          <w:tab w:val="left" w:pos="3300"/>
        </w:tabs>
        <w:rPr>
          <w:vertAlign w:val="subscript"/>
          <w:lang w:val="en-US"/>
        </w:rPr>
      </w:pPr>
      <w:r>
        <w:rPr>
          <w:noProof/>
          <w:color w:val="2583C0"/>
          <w:lang w:val="en-US" w:eastAsia="en-US" w:bidi="th-TH"/>
        </w:rPr>
        <w:pict>
          <v:rect id="Rectangle 185" o:spid="_x0000_s1056" style="position:absolute;margin-left:-5.25pt;margin-top:127.85pt;width:27pt;height:2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" fillcolor="#e81e25" stroked="f"/>
        </w:pict>
      </w:r>
      <w:r>
        <w:rPr>
          <w:noProof/>
          <w:color w:val="2583C0"/>
          <w:lang w:val="en-US" w:eastAsia="en-US" w:bidi="th-TH"/>
        </w:rPr>
        <w:pict>
          <v:rect id="Rectangle 186" o:spid="_x0000_s1055" style="position:absolute;margin-left:-5.25pt;margin-top:172.2pt;width:27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" fillcolor="#bd1e23" stroked="f"/>
        </w:pict>
      </w:r>
      <w:r>
        <w:rPr>
          <w:noProof/>
          <w:color w:val="2583C0"/>
          <w:lang w:val="en-US" w:eastAsia="en-US" w:bidi="th-TH"/>
        </w:rPr>
        <w:pict>
          <v:rect id="Rectangle 184" o:spid="_x0000_s1054" style="position:absolute;margin-left:-5.25pt;margin-top:81.9pt;width:27pt;height:2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" fillcolor="#bd1e23" stroked="f"/>
        </w:pict>
      </w:r>
      <w:r w:rsidR="00507AC6" w:rsidRPr="002208D0">
        <w:rPr>
          <w:lang w:val="en-US"/>
        </w:rPr>
        <w:tab/>
      </w:r>
      <w:r w:rsidR="00507AC6">
        <w:rPr>
          <w:lang w:val="en-US"/>
        </w:rPr>
        <w:softHyphen/>
      </w:r>
      <w:r w:rsidR="00507AC6">
        <w:rPr>
          <w:vertAlign w:val="subscript"/>
          <w:lang w:val="en-US"/>
        </w:rPr>
        <w:softHyphen/>
      </w:r>
      <w:r w:rsidR="00507AC6">
        <w:rPr>
          <w:lang w:val="en-US"/>
        </w:rPr>
        <w:softHyphen/>
      </w:r>
    </w:p>
    <w:p w:rsidR="00507AC6" w:rsidRDefault="00507AC6" w:rsidP="00507AC6">
      <w:pPr>
        <w:tabs>
          <w:tab w:val="left" w:pos="3300"/>
        </w:tabs>
        <w:rPr>
          <w:vertAlign w:val="subscript"/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0141BD" w:rsidP="00507AC6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31750</wp:posOffset>
            </wp:positionV>
            <wp:extent cx="2609850" cy="3267075"/>
            <wp:effectExtent l="0" t="0" r="0" b="0"/>
            <wp:wrapNone/>
            <wp:docPr id="18" name="รูปภาพ 17" descr="female_pharmacist_hold_rx_bottle_hg_cl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male_pharmacist_hold_rx_bottle_hg_clr.g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7AC6" w:rsidRPr="00507AC6" w:rsidRDefault="0039061C" w:rsidP="00982E28">
      <w:pPr>
        <w:tabs>
          <w:tab w:val="right" w:pos="11880"/>
        </w:tabs>
        <w:rPr>
          <w:lang w:val="en-US"/>
        </w:rPr>
      </w:pPr>
      <w:r>
        <w:rPr>
          <w:noProof/>
          <w:lang w:val="en-US" w:eastAsia="en-US" w:bidi="th-TH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194" o:spid="_x0000_s1047" type="#_x0000_t62" style="position:absolute;margin-left:241.5pt;margin-top:5.75pt;width:309.75pt;height:243.2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" adj="-3476,10294" fillcolor="#95b3d7 [1940]" strokecolor="#243f60 [1604]" strokeweight="3pt">
            <v:shadow on="t" color="#205867 [1608]" opacity=".5" offset="1pt"/>
            <v:textbox>
              <w:txbxContent>
                <w:p w:rsidR="00DC683F" w:rsidRPr="00BA024C" w:rsidRDefault="00DC683F" w:rsidP="00CA5098">
                  <w:pPr>
                    <w:pStyle w:val="Default"/>
                    <w:spacing w:after="101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หาประโยชน์ให้ตนเอง</w:t>
                  </w:r>
                </w:p>
                <w:p w:rsidR="00DC683F" w:rsidRPr="00BA024C" w:rsidRDefault="00DC683F" w:rsidP="00CA5098">
                  <w:pPr>
                    <w:pStyle w:val="Default"/>
                    <w:spacing w:after="101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รับประโยชน์จากต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>ำ</w:t>
                  </w: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แหน่งหน้าที่</w:t>
                  </w:r>
                </w:p>
                <w:p w:rsidR="00DC683F" w:rsidRPr="00BA024C" w:rsidRDefault="00DC683F" w:rsidP="00CA5098">
                  <w:pPr>
                    <w:pStyle w:val="Default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ใช้อิทธิพลเรียกผลตอบแทน</w:t>
                  </w:r>
                </w:p>
                <w:p w:rsidR="00DC683F" w:rsidRPr="00CA5098" w:rsidRDefault="00DC683F" w:rsidP="00CA5098">
                  <w:pPr>
                    <w:autoSpaceDE w:val="0"/>
                    <w:autoSpaceDN w:val="0"/>
                    <w:adjustRightInd w:val="0"/>
                    <w:spacing w:after="101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CA5098"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ใช้ทรัพย์สินของนายจ้างเพื่อประโ</w:t>
                  </w:r>
                  <w:r>
                    <w:rPr>
                      <w:rFonts w:ascii="TH SarabunIT๙" w:hAnsi="TH SarabunIT๙" w:cs="TH SarabunIT๙" w:hint="cs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ย</w:t>
                  </w:r>
                  <w:r w:rsidRPr="00CA5098"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ชน์ของตน</w:t>
                  </w:r>
                </w:p>
                <w:p w:rsidR="00DC683F" w:rsidRPr="00CA5098" w:rsidRDefault="00DC683F" w:rsidP="00CA5098">
                  <w:pPr>
                    <w:autoSpaceDE w:val="0"/>
                    <w:autoSpaceDN w:val="0"/>
                    <w:adjustRightInd w:val="0"/>
                    <w:spacing w:after="101"/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CA5098">
                    <w:rPr>
                      <w:rFonts w:ascii="TH SarabunIT๙" w:hAnsi="TH SarabunIT๙" w:cs="TH SarabunIT๙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ใช้ข้อมูลความลับเพื่อแสวงประโยชน์ของตนเองและพวกพ้อง</w:t>
                  </w:r>
                </w:p>
                <w:p w:rsidR="00DC683F" w:rsidRPr="00CA5098" w:rsidRDefault="00DC683F" w:rsidP="00BA024C">
                  <w:pPr>
                    <w:autoSpaceDE w:val="0"/>
                    <w:autoSpaceDN w:val="0"/>
                    <w:adjustRightInd w:val="0"/>
                    <w:spacing w:after="101"/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CA5098"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รับงานนอกแล้วส่งผลเสียให้งานในหน้าที่</w:t>
                  </w:r>
                </w:p>
                <w:p w:rsidR="00DC683F" w:rsidRPr="00CA5098" w:rsidRDefault="00DC683F" w:rsidP="00CA5098">
                  <w:pPr>
                    <w:autoSpaceDE w:val="0"/>
                    <w:autoSpaceDN w:val="0"/>
                    <w:adjustRightInd w:val="0"/>
                    <w:spacing w:after="101"/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CA5098"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ทางานหลังออกจากต</w:t>
                  </w:r>
                  <w:r>
                    <w:rPr>
                      <w:rFonts w:ascii="TH SarabunPSK" w:hAnsi="TH SarabunPSK" w:cs="TH SarabunPSK" w:hint="cs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ำ</w:t>
                  </w:r>
                  <w:r w:rsidRPr="00CA5098"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แหน่งและเอื้อประโยชน์ต่อบริษัท</w:t>
                  </w:r>
                </w:p>
                <w:p w:rsidR="00DC683F" w:rsidRPr="00CA5098" w:rsidRDefault="00DC683F" w:rsidP="00CA5098">
                  <w:pPr>
                    <w:autoSpaceDE w:val="0"/>
                    <w:autoSpaceDN w:val="0"/>
                    <w:adjustRightInd w:val="0"/>
                    <w:spacing w:after="101"/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CA5098"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การให้ของขวัญของก</w:t>
                  </w:r>
                  <w:r>
                    <w:rPr>
                      <w:rFonts w:ascii="TH SarabunPSK" w:hAnsi="TH SarabunPSK" w:cs="TH SarabunPSK" w:hint="cs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ำ</w:t>
                  </w:r>
                  <w:r w:rsidRPr="00CA5098"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นัลเพื่อหวังความก้าวหน้า</w:t>
                  </w:r>
                </w:p>
                <w:p w:rsidR="00DC683F" w:rsidRPr="00CA5098" w:rsidRDefault="00DC683F" w:rsidP="00CA5098">
                  <w:pPr>
                    <w:autoSpaceDE w:val="0"/>
                    <w:autoSpaceDN w:val="0"/>
                    <w:adjustRightInd w:val="0"/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lang w:val="en-US" w:eastAsia="en-US" w:bidi="th-TH"/>
                    </w:rPr>
                  </w:pPr>
                  <w:r w:rsidRPr="00BA024C">
                    <w:rPr>
                      <w:rFonts w:ascii="TH SarabunIT๙" w:hAnsi="TH SarabunIT๙" w:cs="TH SarabunIT๙"/>
                      <w:sz w:val="32"/>
                      <w:szCs w:val="32"/>
                    </w:rPr>
                    <w:sym w:font="Wingdings" w:char="F0FD"/>
                  </w:r>
                  <w:r w:rsidRPr="00CA5098">
                    <w:rPr>
                      <w:rFonts w:ascii="TH SarabunPSK" w:hAnsi="TH SarabunPSK" w:cs="TH SarabunPSK"/>
                      <w:color w:val="000000"/>
                      <w:sz w:val="32"/>
                      <w:szCs w:val="32"/>
                      <w:cs/>
                      <w:lang w:val="en-US" w:eastAsia="en-US" w:bidi="th-TH"/>
                    </w:rPr>
                    <w:t>ให้ทิปพนักงานโรงแรมเพื่อหวังการบริการที่ดีกว่าลูกค้ารายอื่น</w:t>
                  </w:r>
                </w:p>
                <w:p w:rsidR="00DC683F" w:rsidRPr="00CA5098" w:rsidRDefault="00DC683F">
                  <w:pPr>
                    <w:rPr>
                      <w:rFonts w:cstheme="minorBidi"/>
                      <w:szCs w:val="30"/>
                      <w:cs/>
                      <w:lang w:val="en-US" w:bidi="th-TH"/>
                    </w:rPr>
                  </w:pPr>
                </w:p>
              </w:txbxContent>
            </v:textbox>
          </v:shape>
        </w:pict>
      </w:r>
      <w:r w:rsidR="00982E28">
        <w:rPr>
          <w:lang w:val="en-US"/>
        </w:rPr>
        <w:tab/>
      </w:r>
    </w:p>
    <w:p w:rsidR="00507AC6" w:rsidRPr="00507AC6" w:rsidRDefault="00507AC6" w:rsidP="00507AC6">
      <w:pPr>
        <w:rPr>
          <w:lang w:val="en-US"/>
        </w:rPr>
      </w:pPr>
    </w:p>
    <w:p w:rsidR="00BA024C" w:rsidRDefault="00BA024C" w:rsidP="00507AC6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Pr="002208D0" w:rsidRDefault="00BA024C" w:rsidP="00BA024C">
      <w:pPr>
        <w:rPr>
          <w:lang w:val="en-US"/>
        </w:rPr>
      </w:pPr>
    </w:p>
    <w:p w:rsidR="00BA024C" w:rsidRDefault="00BA024C" w:rsidP="00BA024C">
      <w:pPr>
        <w:rPr>
          <w:lang w:val="en-US"/>
        </w:rPr>
      </w:pPr>
    </w:p>
    <w:p w:rsid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507AC6" w:rsidRPr="00507AC6" w:rsidRDefault="00507AC6" w:rsidP="00507AC6">
      <w:pPr>
        <w:rPr>
          <w:lang w:val="en-US"/>
        </w:rPr>
      </w:pPr>
    </w:p>
    <w:p w:rsidR="00982E28" w:rsidRPr="002208D0" w:rsidRDefault="0039061C" w:rsidP="00982E28">
      <w:pPr>
        <w:rPr>
          <w:lang w:val="en-US"/>
        </w:rPr>
      </w:pPr>
      <w:r>
        <w:rPr>
          <w:noProof/>
          <w:lang w:val="en-US" w:eastAsia="en-US" w:bidi="th-TH"/>
        </w:rPr>
        <w:lastRenderedPageBreak/>
        <w:pict>
          <v:shape id="Text Box 227" o:spid="_x0000_s1048" type="#_x0000_t202" style="position:absolute;margin-left:361.8pt;margin-top:52.05pt;width:223.2pt;height:135pt;z-index:25173401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" filled="f" fillcolor="#fffffe" stroked="f" strokecolor="#212120" insetpen="t">
            <v:textbox inset="2.88pt,2.88pt,2.88pt,2.88pt">
              <w:txbxContent>
                <w:p w:rsidR="00982E28" w:rsidRPr="000B158D" w:rsidRDefault="00982E28" w:rsidP="00982E28">
                  <w:pPr>
                    <w:rPr>
                      <w:rStyle w:val="sowc"/>
                      <w:rFonts w:ascii="TH SarabunIT๙" w:hAnsi="TH SarabunIT๙" w:cs="TH SarabunIT๙"/>
                      <w:b/>
                      <w:bCs/>
                      <w:color w:val="FFFFFF"/>
                      <w:sz w:val="56"/>
                      <w:szCs w:val="56"/>
                      <w:lang w:val="en-US" w:bidi="th-TH"/>
                    </w:rPr>
                  </w:pPr>
                  <w:r w:rsidRPr="000B158D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color w:val="FFFFFF"/>
                      <w:sz w:val="56"/>
                      <w:szCs w:val="56"/>
                      <w:cs/>
                      <w:lang w:val="en-US" w:bidi="th-TH"/>
                    </w:rPr>
                    <w:t xml:space="preserve">บทที่ </w:t>
                  </w:r>
                  <w:r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color w:val="FFFFFF"/>
                      <w:sz w:val="56"/>
                      <w:szCs w:val="56"/>
                      <w:cs/>
                      <w:lang w:val="en-US" w:bidi="th-TH"/>
                    </w:rPr>
                    <w:t>2</w:t>
                  </w:r>
                </w:p>
                <w:p w:rsidR="00982E28" w:rsidRPr="000B158D" w:rsidRDefault="00982E28" w:rsidP="00982E28">
                  <w:pPr>
                    <w:rPr>
                      <w:b/>
                      <w:bCs/>
                      <w:color w:val="FFFFFF"/>
                      <w:sz w:val="56"/>
                      <w:szCs w:val="56"/>
                      <w:cs/>
                      <w:lang w:bidi="th-TH"/>
                    </w:rPr>
                  </w:pPr>
                  <w:r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color w:val="FFFFFF"/>
                      <w:sz w:val="56"/>
                      <w:szCs w:val="56"/>
                      <w:cs/>
                      <w:lang w:val="en-US" w:bidi="th-TH"/>
                    </w:rPr>
                    <w:t>แนวทางการปฏิบัติงานเพื่อป้องกันผลประโยชน์ทับซ้อน</w:t>
                  </w:r>
                </w:p>
              </w:txbxContent>
            </v:textbox>
            <w10:wrap anchory="page"/>
          </v:shape>
        </w:pict>
      </w:r>
      <w:r w:rsidR="00982E28">
        <w:rPr>
          <w:noProof/>
          <w:lang w:val="en-US" w:eastAsia="en-US" w:bidi="th-TH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-248285</wp:posOffset>
            </wp:positionV>
            <wp:extent cx="7111365" cy="2112645"/>
            <wp:effectExtent l="19050" t="0" r="0" b="0"/>
            <wp:wrapNone/>
            <wp:docPr id="30" name="Picture 172" descr="wor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word-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1365" cy="211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7AC6">
        <w:rPr>
          <w:lang w:val="en-US"/>
        </w:rPr>
        <w:tab/>
      </w: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39061C" w:rsidP="00982E28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226" o:spid="_x0000_s1049" type="#_x0000_t202" style="position:absolute;margin-left:319.25pt;margin-top:207.85pt;width:235pt;height:567.65pt;z-index:2517309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" filled="f" fillcolor="#fffffe" stroked="f" strokecolor="#212120" insetpen="t">
            <v:textbox inset="2.88pt,2.88pt,2.88pt,2.88pt">
              <w:txbxContent/>
            </v:textbox>
            <w10:wrap anchory="page"/>
          </v:shape>
        </w:pict>
      </w:r>
    </w:p>
    <w:p w:rsidR="00982E28" w:rsidRPr="002208D0" w:rsidRDefault="0039061C" w:rsidP="00982E28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225" o:spid="_x0000_s1050" type="#_x0000_t202" style="position:absolute;margin-left:58.95pt;margin-top:213.5pt;width:483.25pt;height:553.8pt;z-index:2517299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" filled="f" fillcolor="#fffffe" stroked="f" strokecolor="#212120" insetpen="t">
            <v:textbox style="mso-next-textbox:#Text Box 226" inset="2.88pt,2.88pt,2.88pt,2.88pt">
              <w:txbxContent>
                <w:p w:rsidR="00982E28" w:rsidRPr="000141BD" w:rsidRDefault="000141BD" w:rsidP="00982E28">
                  <w:pPr>
                    <w:pStyle w:val="MyHeadtitle"/>
                    <w:jc w:val="thaiDistribute"/>
                    <w:rPr>
                      <w:rFonts w:ascii="TH SarabunIT๙" w:hAnsi="TH SarabunIT๙" w:cs="TH SarabunIT๙"/>
                      <w:i/>
                      <w:iCs/>
                      <w:color w:val="800E10"/>
                      <w:sz w:val="60"/>
                      <w:szCs w:val="60"/>
                      <w:cs/>
                      <w:lang w:bidi="th-TH"/>
                    </w:rPr>
                  </w:pPr>
                  <w:r w:rsidRPr="000141BD">
                    <w:rPr>
                      <w:rFonts w:ascii="TH SarabunIT๙" w:hAnsi="TH SarabunIT๙" w:cs="TH SarabunIT๙" w:hint="cs"/>
                      <w:i/>
                      <w:iCs/>
                      <w:color w:val="800E10"/>
                      <w:sz w:val="60"/>
                      <w:szCs w:val="60"/>
                      <w:cs/>
                      <w:lang w:bidi="th-TH"/>
                    </w:rPr>
                    <w:t>แนวทางการปฏิบัติงาน</w:t>
                  </w:r>
                  <w:r w:rsidR="00982E28" w:rsidRPr="000141BD">
                    <w:rPr>
                      <w:rFonts w:ascii="TH SarabunIT๙" w:hAnsi="TH SarabunIT๙" w:cs="TH SarabunIT๙" w:hint="cs"/>
                      <w:i/>
                      <w:iCs/>
                      <w:color w:val="800E10"/>
                      <w:sz w:val="60"/>
                      <w:szCs w:val="60"/>
                      <w:cs/>
                      <w:lang w:bidi="th-TH"/>
                    </w:rPr>
                    <w:t>...</w:t>
                  </w:r>
                </w:p>
                <w:p w:rsidR="00982E28" w:rsidRPr="00D3488A" w:rsidRDefault="00982E28" w:rsidP="00982E28">
                  <w:pPr>
                    <w:pStyle w:val="Default"/>
                    <w:rPr>
                      <w:rFonts w:ascii="TH SarabunIT๙" w:hAnsi="TH SarabunIT๙" w:cs="TH SarabunIT๙"/>
                    </w:rPr>
                  </w:pPr>
                  <w:r w:rsidRPr="00D3488A">
                    <w:rPr>
                      <w:rFonts w:ascii="TH SarabunIT๙" w:hAnsi="TH SarabunIT๙" w:cs="TH SarabunIT๙"/>
                      <w:b/>
                      <w:sz w:val="32"/>
                      <w:szCs w:val="32"/>
                      <w:cs/>
                    </w:rPr>
                    <w:tab/>
                  </w:r>
                </w:p>
                <w:p w:rsidR="005B0822" w:rsidRDefault="00982E28" w:rsidP="005B0822">
                  <w:pPr>
                    <w:ind w:left="-142"/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rtl/>
                      <w:cs/>
                    </w:rPr>
                    <w:tab/>
                  </w:r>
                  <w:r w:rsidR="000141BD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เพื่อป้องกันผลประโยชน์ทับซ้อน</w:t>
                  </w:r>
                  <w:r w:rsidR="006D161D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สำนักงานสาธารณสุข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อำเภอวังม่วง</w:t>
                  </w:r>
                  <w:r w:rsidR="006D161D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ได้ออกประกาศสำนักงานสาธารณสุข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อำเภอวังม่วง</w:t>
                  </w:r>
                  <w:r w:rsidR="006D161D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เรื่อง 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กำหนดแนวทางปฏิบัติเพื่อป้องกันผลประโยชน์ทับซ้อนของหน่วยงานในสังกัดสำนักงานสาธารณสุขอำเภอวังม่วง จังหวัดสระบุรี  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val="en-US" w:bidi="th-TH"/>
                    </w:rPr>
                    <w:t>โดย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กำหนดแนวทางในการปฏิบัติเพื่อป้องกันความเสี่ยงต่อการเกิดผลประโยชน์ทับซ้อนที่ได้จากการวิเคราะห์ความเสี่ยง ดังต่อไปนี้</w:t>
                  </w:r>
                </w:p>
                <w:p w:rsidR="005B0822" w:rsidRDefault="005B0822" w:rsidP="005B0822">
                  <w:pPr>
                    <w:ind w:left="-142"/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1.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ผลประโยชน์ทับซ้อนจากการทำธุรกิจกับตนเอง กำหนดแนวทางปฏิบัติ ดังนี้</w:t>
                  </w:r>
                </w:p>
                <w:p w:rsidR="005B0822" w:rsidRDefault="005B0822" w:rsidP="005B0822">
                  <w:pPr>
                    <w:numPr>
                      <w:ilvl w:val="0"/>
                      <w:numId w:val="8"/>
                    </w:numPr>
                    <w:spacing w:after="200" w:line="276" w:lineRule="auto"/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ให้มีการให้คำรับรองในการจัดซื้อจัดจ้าง ว่าเจ้าหน้าที่ที่เกี่ยวข้อง และผู้ขาย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/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  <w:lang w:bidi="th-TH"/>
                    </w:rPr>
                    <w:t>ผู้รับจ้าง ไม่มี</w:t>
                  </w:r>
                </w:p>
                <w:p w:rsidR="005B0822" w:rsidRDefault="005B0822" w:rsidP="005B0822">
                  <w:pPr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ความเกี่ยวข้องต่อกัน และไม่มีผลประโยชน์ทับซ้อนเกิดขึ้น</w:t>
                  </w:r>
                </w:p>
                <w:p w:rsidR="005B0822" w:rsidRDefault="005B0822" w:rsidP="005B0822">
                  <w:pPr>
                    <w:numPr>
                      <w:ilvl w:val="0"/>
                      <w:numId w:val="8"/>
                    </w:numPr>
                    <w:spacing w:after="200" w:line="276" w:lineRule="auto"/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การรับรองตามข้อ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1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ให้ใช้กับการจัดซื้อจัดจ้างทุกรายการของสำนักงานสาธารณสุขอำเภอ</w:t>
                  </w:r>
                </w:p>
                <w:p w:rsidR="005B0822" w:rsidRPr="003C384F" w:rsidRDefault="005B0822" w:rsidP="005B0822">
                  <w:pPr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วังม่วง ที่จะมีขึ้นนับจากประกาศนี้เป็นต้นไป โดยทำเป็นแบบรับรอง และติดประกาศไว้ที่บอร์ดประชาสัมพันธ์</w:t>
                  </w:r>
                </w:p>
                <w:p w:rsidR="005B0822" w:rsidRDefault="005B0822" w:rsidP="005B0822">
                  <w:pPr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        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2.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ผลประโยชน์ทับซ้อนจากการใช้สมบัติราชการ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เพื่อประโยชน์ของธุรกิจส่วนตัว กำหนดแนวทางปฏิบัติดังนี้</w:t>
                  </w:r>
                </w:p>
                <w:p w:rsidR="005B0822" w:rsidRDefault="00AF6116" w:rsidP="005B0822">
                  <w:pPr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 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        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(</w:t>
                  </w:r>
                  <w:r w:rsidR="005B0822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1) 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รณรงค์สร้างจิตสำนึกการคิดแบบฐานสอง 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(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  <w:lang w:bidi="th-TH"/>
                    </w:rPr>
                    <w:t>ของหลวง หรือ  ของส่วนตัว</w:t>
                  </w:r>
                  <w:r w:rsidR="005B0822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)</w:t>
                  </w:r>
                </w:p>
                <w:p w:rsidR="005B0822" w:rsidRPr="00D80FDF" w:rsidRDefault="00F561B0" w:rsidP="005B0822">
                  <w:pPr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 xml:space="preserve">        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(</w:t>
                  </w:r>
                  <w:r w:rsidR="00AF6116">
                    <w:rPr>
                      <w:rFonts w:ascii="TH SarabunIT๙" w:hAnsi="TH SarabunIT๙" w:cs="TH SarabunIT๙"/>
                      <w:sz w:val="32"/>
                      <w:szCs w:val="32"/>
                      <w:lang w:val="en-US" w:bidi="th-TH"/>
                    </w:rPr>
                    <w:t>(</w:t>
                  </w:r>
                  <w:r w:rsidR="005B0822" w:rsidRPr="00D80FDF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2) 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ปฏิบัติตามระเบียบที่เกี่ยวข้องอย่างเคร่งครัด เช่น ระเบียบสำนักนายกรัฐมนตรีว่าด้วยรถราชการ พ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.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  <w:lang w:bidi="th-TH"/>
                    </w:rPr>
                    <w:t>ศ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. </w:t>
                  </w:r>
                  <w:r w:rsidR="005B0822" w:rsidRPr="00D80FDF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2523 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ระเบียบสำนักงานปลัดกระทรวงสาธารณสุข ว่าด้วยหลักเกณฑ์การใช้ การเก็บรักษา การซ่อมบำรุงรถส่วนกลางและรถรับรอง พ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.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  <w:lang w:bidi="th-TH"/>
                    </w:rPr>
                    <w:t>ศ</w:t>
                  </w:r>
                  <w:r w:rsidR="005B0822" w:rsidRPr="00D80FDF"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>.</w:t>
                  </w:r>
                  <w:r w:rsidR="005B0822" w:rsidRPr="00D80FDF"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2526 </w:t>
                  </w:r>
                </w:p>
                <w:p w:rsidR="005B0822" w:rsidRDefault="005B0822" w:rsidP="005B0822">
                  <w:pPr>
                    <w:ind w:left="-142"/>
                    <w:contextualSpacing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3.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ผลประโยชน์ทับซ้อนจากการทำงานพิเศษ กำหนดแนวทางปฏิบัติดังนี้</w:t>
                  </w:r>
                </w:p>
                <w:p w:rsidR="005B0822" w:rsidRPr="00AF6116" w:rsidRDefault="005B0822" w:rsidP="00AF6116">
                  <w:pPr>
                    <w:ind w:left="-142"/>
                    <w:contextualSpacing/>
                    <w:rPr>
                      <w:rFonts w:ascii="TH SarabunIT๙" w:hAnsi="TH SarabunIT๙" w:cs="TH SarabunIT๙"/>
                      <w:sz w:val="32"/>
                      <w:szCs w:val="32"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</w:rPr>
                    <w:tab/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   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(1)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จัดทะเบียนเจ้าหน้าที่ที่เปิดสถานพยาบาล และปฏิบัติงานขึ้น</w:t>
                  </w:r>
                  <w:r w:rsidR="00AF6116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เวรกับสถานประกอบการเอกช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 </w:t>
                  </w:r>
                  <w:r w:rsidR="00AF6116"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 xml:space="preserve">   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rtl/>
                      <w:cs/>
                    </w:rPr>
                    <w:t xml:space="preserve">              (</w:t>
                  </w:r>
                  <w:r w:rsidR="00F561B0">
                    <w:rPr>
                      <w:rFonts w:ascii="TH SarabunIT๙" w:hAnsi="TH SarabunIT๙" w:cs="TH SarabunIT๙"/>
                      <w:sz w:val="32"/>
                      <w:szCs w:val="32"/>
                      <w:lang w:val="en-US"/>
                    </w:rPr>
                    <w:t>(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 xml:space="preserve">2) 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สุ่มตรวจสอบการปฏิบัติงานของเจ้าหน้าที่ว่ามีการนำเวลาราชการไปประกอบกิจการส่วนตัว หรือขึ้นเวรปฏิบัติงานกับเอกชน</w:t>
                  </w:r>
                </w:p>
                <w:p w:rsidR="005B0822" w:rsidRDefault="005B0822" w:rsidP="006D161D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rtl/>
                      <w:cs/>
                      <w:lang w:bidi="ar-SA"/>
                    </w:rPr>
                  </w:pPr>
                </w:p>
                <w:p w:rsidR="005A2A50" w:rsidRDefault="005A2A50" w:rsidP="006D161D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</w:pPr>
                </w:p>
                <w:p w:rsidR="00982E28" w:rsidRDefault="00DE6FE9" w:rsidP="00DE6FE9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</w:rPr>
                    <w:tab/>
                  </w:r>
                </w:p>
                <w:p w:rsidR="005B0822" w:rsidRDefault="005B0822" w:rsidP="00DE6FE9">
                  <w:pPr>
                    <w:pStyle w:val="Default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u w:val="single"/>
                    </w:rPr>
                  </w:pPr>
                </w:p>
                <w:p w:rsidR="00982E28" w:rsidRPr="00A94D47" w:rsidRDefault="00982E28" w:rsidP="00DE6FE9">
                  <w:pPr>
                    <w:pStyle w:val="My"/>
                    <w:jc w:val="thaiDistribute"/>
                    <w:rPr>
                      <w:rtl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ab/>
                  </w:r>
                </w:p>
                <w:p w:rsidR="00982E28" w:rsidRPr="004D5093" w:rsidRDefault="00982E28" w:rsidP="00982E28">
                  <w:pPr>
                    <w:pStyle w:val="My"/>
                    <w:jc w:val="thaiDistribute"/>
                    <w:rPr>
                      <w:rFonts w:ascii="TH SarabunIT๙" w:hAnsi="TH SarabunIT๙" w:cs="TH SarabunIT๙"/>
                      <w:color w:val="333333"/>
                      <w:sz w:val="32"/>
                      <w:szCs w:val="32"/>
                      <w:lang w:val="en-US"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333333"/>
                      <w:sz w:val="32"/>
                      <w:szCs w:val="32"/>
                      <w:cs/>
                      <w:lang w:val="en-US" w:bidi="th-TH"/>
                    </w:rPr>
                    <w:tab/>
                  </w:r>
                </w:p>
                <w:p w:rsidR="00982E28" w:rsidRPr="00AF6116" w:rsidRDefault="00982E28" w:rsidP="00982E28">
                  <w:pPr>
                    <w:pStyle w:val="MyHeadtitle"/>
                    <w:ind w:firstLine="360"/>
                    <w:jc w:val="both"/>
                    <w:rPr>
                      <w:rFonts w:cstheme="minorBidi"/>
                      <w:b w:val="0"/>
                      <w:color w:val="2167BF"/>
                      <w:lang w:bidi="th-TH"/>
                    </w:rPr>
                  </w:pPr>
                </w:p>
              </w:txbxContent>
            </v:textbox>
            <w10:wrap anchory="page"/>
          </v:shape>
        </w:pict>
      </w: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jc w:val="center"/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5A2A50" w:rsidP="00982E28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2062535</wp:posOffset>
            </wp:positionH>
            <wp:positionV relativeFrom="paragraph">
              <wp:posOffset>142764</wp:posOffset>
            </wp:positionV>
            <wp:extent cx="3527232" cy="1979875"/>
            <wp:effectExtent l="19050" t="0" r="0" b="0"/>
            <wp:wrapNone/>
            <wp:docPr id="160" name="รูปภาพ 159" descr="951f46fbaccded57abb57a04982a277c_anti-corruption-anti-corruption-clipart_370-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1f46fbaccded57abb57a04982a277c_anti-corruption-anti-corruption-clipart_370-20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7232" cy="197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982E28" w:rsidRDefault="00982E28" w:rsidP="00982E28">
      <w:pPr>
        <w:rPr>
          <w:lang w:val="en-US"/>
        </w:rPr>
      </w:pPr>
    </w:p>
    <w:p w:rsidR="005A2A50" w:rsidRDefault="005A2A50" w:rsidP="00982E28">
      <w:pPr>
        <w:rPr>
          <w:lang w:val="en-US"/>
        </w:rPr>
      </w:pPr>
    </w:p>
    <w:p w:rsidR="005A2A50" w:rsidRDefault="005A2A50" w:rsidP="00982E28">
      <w:pPr>
        <w:rPr>
          <w:lang w:val="en-US"/>
        </w:rPr>
      </w:pPr>
    </w:p>
    <w:p w:rsidR="005A2A50" w:rsidRDefault="005A2A50" w:rsidP="00982E28">
      <w:pPr>
        <w:rPr>
          <w:lang w:val="en-US"/>
        </w:rPr>
      </w:pPr>
    </w:p>
    <w:p w:rsidR="007377FB" w:rsidRDefault="007377FB" w:rsidP="00982E28">
      <w:pPr>
        <w:rPr>
          <w:lang w:val="en-US"/>
        </w:rPr>
      </w:pPr>
    </w:p>
    <w:p w:rsidR="007377FB" w:rsidRDefault="007377FB">
      <w:pPr>
        <w:rPr>
          <w:lang w:val="en-US"/>
        </w:rPr>
      </w:pPr>
      <w:r>
        <w:rPr>
          <w:lang w:val="en-US"/>
        </w:rPr>
        <w:br w:type="page"/>
      </w:r>
    </w:p>
    <w:p w:rsidR="007377FB" w:rsidRDefault="007377FB" w:rsidP="00982E28">
      <w:pPr>
        <w:rPr>
          <w:lang w:val="en-US"/>
        </w:rPr>
      </w:pPr>
    </w:p>
    <w:p w:rsidR="007377FB" w:rsidRDefault="007377FB">
      <w:pPr>
        <w:rPr>
          <w:lang w:val="en-US"/>
        </w:rPr>
      </w:pPr>
    </w:p>
    <w:p w:rsidR="007377FB" w:rsidRDefault="007377FB">
      <w:pPr>
        <w:rPr>
          <w:lang w:val="en-US"/>
        </w:rPr>
      </w:pPr>
      <w:r>
        <w:rPr>
          <w:lang w:val="en-US"/>
        </w:rPr>
        <w:br w:type="page"/>
      </w:r>
    </w:p>
    <w:p w:rsidR="007377FB" w:rsidRDefault="007377FB">
      <w:pPr>
        <w:rPr>
          <w:lang w:val="en-US"/>
        </w:rPr>
      </w:pPr>
    </w:p>
    <w:p w:rsidR="007377FB" w:rsidRDefault="007377FB">
      <w:pPr>
        <w:rPr>
          <w:lang w:val="en-US"/>
        </w:rPr>
      </w:pPr>
      <w:r>
        <w:rPr>
          <w:lang w:val="en-US"/>
        </w:rPr>
        <w:br w:type="page"/>
      </w:r>
    </w:p>
    <w:p w:rsidR="007377FB" w:rsidRDefault="007377FB">
      <w:pPr>
        <w:rPr>
          <w:lang w:val="en-US"/>
        </w:rPr>
      </w:pPr>
    </w:p>
    <w:p w:rsidR="007377FB" w:rsidRDefault="007377FB">
      <w:pPr>
        <w:rPr>
          <w:lang w:val="en-US"/>
        </w:rPr>
      </w:pPr>
      <w:r>
        <w:rPr>
          <w:lang w:val="en-US"/>
        </w:rPr>
        <w:br w:type="page"/>
      </w:r>
    </w:p>
    <w:p w:rsidR="007377FB" w:rsidRDefault="00F92690">
      <w:pPr>
        <w:rPr>
          <w:lang w:val="en-US"/>
        </w:rPr>
      </w:pPr>
      <w:r>
        <w:rPr>
          <w:noProof/>
          <w:lang w:val="en-US" w:eastAsia="en-US" w:bidi="th-TH"/>
        </w:rPr>
        <w:lastRenderedPageBreak/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866775</wp:posOffset>
            </wp:positionH>
            <wp:positionV relativeFrom="paragraph">
              <wp:posOffset>-177165</wp:posOffset>
            </wp:positionV>
            <wp:extent cx="6296025" cy="7953375"/>
            <wp:effectExtent l="19050" t="0" r="9525" b="0"/>
            <wp:wrapNone/>
            <wp:docPr id="171" name="Picture 10" descr="\\192.168.0.50\17##งานนิติกร\2017-03-24_0347_1_Page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92.168.0.50\17##งานนิติกร\2017-03-24_0347_1_Page_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9328" b="18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7FB" w:rsidRDefault="007377FB">
      <w:pPr>
        <w:rPr>
          <w:lang w:val="en-US"/>
        </w:rPr>
      </w:pPr>
      <w:r>
        <w:rPr>
          <w:lang w:val="en-US"/>
        </w:rPr>
        <w:br w:type="page"/>
      </w:r>
      <w:r>
        <w:rPr>
          <w:lang w:val="en-US"/>
        </w:rPr>
        <w:lastRenderedPageBreak/>
        <w:br w:type="page"/>
      </w:r>
    </w:p>
    <w:p w:rsidR="005A2A50" w:rsidRDefault="005A2A50" w:rsidP="00982E28">
      <w:pPr>
        <w:rPr>
          <w:lang w:val="en-US"/>
        </w:rPr>
      </w:pPr>
    </w:p>
    <w:p w:rsidR="005A2A50" w:rsidRDefault="005A2A50" w:rsidP="00982E28">
      <w:pPr>
        <w:rPr>
          <w:lang w:val="en-US"/>
        </w:rPr>
      </w:pPr>
    </w:p>
    <w:p w:rsidR="005A2A50" w:rsidRPr="002208D0" w:rsidRDefault="00F92690" w:rsidP="00982E28">
      <w:pPr>
        <w:rPr>
          <w:lang w:val="en-US"/>
        </w:rPr>
      </w:pPr>
      <w:r>
        <w:rPr>
          <w:noProof/>
          <w:lang w:val="en-US" w:eastAsia="en-US" w:bidi="th-TH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81915</wp:posOffset>
            </wp:positionV>
            <wp:extent cx="6162675" cy="8429625"/>
            <wp:effectExtent l="19050" t="0" r="9525" b="0"/>
            <wp:wrapNone/>
            <wp:docPr id="161" name="Picture 3" descr="\\192.168.0.50\17##งานนิติกร\2017-03-24_0347_1_Pag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0.50\17##งานนิติกร\2017-03-24_0347_1_Page_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3577" b="2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2E28" w:rsidRPr="002208D0" w:rsidRDefault="00982E28" w:rsidP="00982E28">
      <w:pPr>
        <w:rPr>
          <w:lang w:val="en-US"/>
        </w:rPr>
      </w:pPr>
    </w:p>
    <w:p w:rsidR="00982E28" w:rsidRPr="002208D0" w:rsidRDefault="00982E28" w:rsidP="00982E28">
      <w:pPr>
        <w:rPr>
          <w:lang w:val="en-US"/>
        </w:rPr>
      </w:pPr>
    </w:p>
    <w:p w:rsidR="007377FB" w:rsidRDefault="0039061C" w:rsidP="007377FB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229" o:spid="_x0000_s1051" type="#_x0000_t202" style="position:absolute;margin-left:45.1pt;margin-top:34.45pt;width:505.95pt;height:103.95pt;z-index:25173708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" filled="f" fillcolor="#fffffe" stroked="f" strokecolor="#212120" insetpen="t">
            <v:textbox inset="2.88pt,2.88pt,2.88pt,2.88pt">
              <w:txbxContent>
                <w:p w:rsidR="007377FB" w:rsidRPr="00F92690" w:rsidRDefault="007377FB" w:rsidP="007377FB">
                  <w:pPr>
                    <w:pStyle w:val="MyHeadtitle"/>
                    <w:ind w:firstLine="360"/>
                    <w:jc w:val="center"/>
                    <w:rPr>
                      <w:b w:val="0"/>
                      <w:color w:val="2167BF"/>
                      <w:sz w:val="40"/>
                      <w:szCs w:val="40"/>
                    </w:rPr>
                  </w:pPr>
                  <w:r w:rsidRPr="00F92690">
                    <w:rPr>
                      <w:rFonts w:ascii="TH SarabunIT๙" w:hAnsi="TH SarabunIT๙" w:cs="TH SarabunIT๙" w:hint="cs"/>
                      <w:sz w:val="40"/>
                      <w:szCs w:val="40"/>
                      <w:rtl/>
                      <w:cs/>
                    </w:rPr>
                    <w:t xml:space="preserve">1. </w:t>
                  </w:r>
                  <w:r w:rsidRPr="00F92690">
                    <w:rPr>
                      <w:rFonts w:ascii="TH SarabunIT๙" w:hAnsi="TH SarabunIT๙" w:cs="TH SarabunIT๙" w:hint="cs"/>
                      <w:sz w:val="40"/>
                      <w:szCs w:val="40"/>
                      <w:cs/>
                      <w:lang w:bidi="th-TH"/>
                    </w:rPr>
                    <w:t xml:space="preserve">กำหนดแบบรายงานการจัดซื้อจัดจ้าง ตามประกาศสำนักงานสาธารณสุขจังหวัดสระบุรี เรื่องแนวทางปฏิบัติตามเกณฑ์จริยธรรมฉบับที่ </w:t>
                  </w:r>
                  <w:r w:rsidRPr="00F92690">
                    <w:rPr>
                      <w:rFonts w:ascii="TH SarabunIT๙" w:hAnsi="TH SarabunIT๙" w:cs="TH SarabunIT๙" w:hint="cs"/>
                      <w:sz w:val="40"/>
                      <w:szCs w:val="40"/>
                      <w:rtl/>
                      <w:cs/>
                    </w:rPr>
                    <w:t xml:space="preserve">1 </w:t>
                  </w:r>
                  <w:r w:rsidRPr="00F92690">
                    <w:rPr>
                      <w:rFonts w:ascii="TH SarabunIT๙" w:hAnsi="TH SarabunIT๙" w:cs="TH SarabunIT๙" w:hint="cs"/>
                      <w:sz w:val="40"/>
                      <w:szCs w:val="40"/>
                      <w:rtl/>
                      <w:cs/>
                      <w:lang w:bidi="th-TH"/>
                    </w:rPr>
                    <w:t xml:space="preserve">และฉบับที่ </w:t>
                  </w:r>
                  <w:r w:rsidRPr="00F92690">
                    <w:rPr>
                      <w:rFonts w:ascii="TH SarabunIT๙" w:hAnsi="TH SarabunIT๙" w:cs="TH SarabunIT๙" w:hint="cs"/>
                      <w:sz w:val="40"/>
                      <w:szCs w:val="40"/>
                      <w:rtl/>
                      <w:cs/>
                    </w:rPr>
                    <w:t>2</w:t>
                  </w:r>
                </w:p>
              </w:txbxContent>
            </v:textbox>
            <w10:wrap anchory="page"/>
          </v:shape>
        </w:pict>
      </w:r>
    </w:p>
    <w:p w:rsid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664743" w:rsidRDefault="00664743" w:rsidP="007377FB">
      <w:pPr>
        <w:rPr>
          <w:lang w:val="en-US"/>
        </w:rPr>
      </w:pPr>
    </w:p>
    <w:p w:rsidR="007377FB" w:rsidRDefault="007377FB" w:rsidP="007377FB">
      <w:pPr>
        <w:rPr>
          <w:lang w:val="en-US"/>
        </w:rPr>
      </w:pPr>
    </w:p>
    <w:p w:rsidR="007377FB" w:rsidRDefault="007377FB" w:rsidP="007377FB">
      <w:pPr>
        <w:rPr>
          <w:lang w:val="en-US"/>
        </w:rPr>
      </w:pPr>
    </w:p>
    <w:p w:rsid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Pr="007377FB" w:rsidRDefault="007377FB" w:rsidP="007377FB">
      <w:pPr>
        <w:rPr>
          <w:lang w:val="en-US"/>
        </w:rPr>
      </w:pPr>
    </w:p>
    <w:p w:rsidR="007377FB" w:rsidRDefault="007377FB" w:rsidP="007377FB">
      <w:pPr>
        <w:rPr>
          <w:lang w:val="en-US"/>
        </w:rPr>
      </w:pPr>
    </w:p>
    <w:p w:rsidR="007377FB" w:rsidRDefault="007377FB" w:rsidP="007377FB">
      <w:pPr>
        <w:ind w:firstLine="708"/>
        <w:rPr>
          <w:lang w:val="en-US"/>
        </w:rPr>
      </w:pPr>
    </w:p>
    <w:p w:rsidR="007377FB" w:rsidRDefault="007377FB" w:rsidP="007377FB">
      <w:pPr>
        <w:ind w:firstLine="708"/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P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  <w:r>
        <w:rPr>
          <w:noProof/>
          <w:lang w:val="en-US" w:eastAsia="en-US" w:bidi="th-TH"/>
        </w:rPr>
        <w:lastRenderedPageBreak/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-272415</wp:posOffset>
            </wp:positionV>
            <wp:extent cx="7115175" cy="2114550"/>
            <wp:effectExtent l="19050" t="0" r="9525" b="0"/>
            <wp:wrapNone/>
            <wp:docPr id="1" name="Picture 172" descr="wor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word-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1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39061C" w:rsidP="00042348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234" o:spid="_x0000_s1052" type="#_x0000_t202" style="position:absolute;margin-left:451.05pt;margin-top:83.25pt;width:132.45pt;height:68.25pt;z-index:2517483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" filled="f" fillcolor="#fffffe" stroked="f" strokecolor="#212120" insetpen="t">
            <v:textbox inset="2.88pt,2.88pt,2.88pt,2.88pt">
              <w:txbxContent>
                <w:p w:rsidR="00042348" w:rsidRPr="00042348" w:rsidRDefault="00042348" w:rsidP="00042348">
                  <w:pPr>
                    <w:rPr>
                      <w:rFonts w:ascii="TH SarabunIT๙" w:hAnsi="TH SarabunIT๙" w:cs="TH SarabunIT๙"/>
                      <w:b/>
                      <w:bCs/>
                      <w:color w:val="FFFFFF"/>
                      <w:sz w:val="96"/>
                      <w:szCs w:val="96"/>
                      <w:cs/>
                      <w:lang w:val="en-US" w:bidi="th-TH"/>
                    </w:rPr>
                  </w:pPr>
                  <w:r w:rsidRPr="00042348">
                    <w:rPr>
                      <w:rStyle w:val="sowc"/>
                      <w:rFonts w:ascii="TH SarabunIT๙" w:hAnsi="TH SarabunIT๙" w:cs="TH SarabunIT๙" w:hint="cs"/>
                      <w:b/>
                      <w:bCs/>
                      <w:color w:val="FFFFFF"/>
                      <w:sz w:val="96"/>
                      <w:szCs w:val="96"/>
                      <w:cs/>
                      <w:lang w:val="en-US" w:bidi="th-TH"/>
                    </w:rPr>
                    <w:t>บันทึก</w:t>
                  </w:r>
                </w:p>
              </w:txbxContent>
            </v:textbox>
            <w10:wrap anchory="page"/>
          </v:shape>
        </w:pict>
      </w: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39061C" w:rsidP="00042348">
      <w:pPr>
        <w:rPr>
          <w:lang w:val="en-US"/>
        </w:rPr>
      </w:pPr>
      <w:r>
        <w:rPr>
          <w:noProof/>
          <w:lang w:val="en-US" w:eastAsia="en-US" w:bidi="th-TH"/>
        </w:rPr>
        <w:pict>
          <v:shape id="Text Box 235" o:spid="_x0000_s1053" type="#_x0000_t202" style="position:absolute;margin-left:64.2pt;margin-top:215.25pt;width:483.25pt;height:528.75pt;z-index:2517493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" filled="f" fillcolor="#fffffe" stroked="f" strokecolor="#212120" insetpen="t">
            <v:textbox inset="2.88pt,2.88pt,2.88pt,2.88pt">
              <w:txbxContent>
                <w:tbl>
                  <w:tblPr>
                    <w:tblStyle w:val="a9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9564"/>
                  </w:tblGrid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694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694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70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694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  <w:tr w:rsidR="00042348" w:rsidTr="00042348">
                    <w:trPr>
                      <w:trHeight w:val="139"/>
                    </w:trPr>
                    <w:tc>
                      <w:tcPr>
                        <w:tcW w:w="9564" w:type="dxa"/>
                        <w:tcBorders>
                          <w:left w:val="nil"/>
                          <w:right w:val="nil"/>
                        </w:tcBorders>
                      </w:tcPr>
                      <w:p w:rsidR="00042348" w:rsidRDefault="00042348" w:rsidP="00042348">
                        <w:pPr>
                          <w:pStyle w:val="MyHeadtitle"/>
                          <w:jc w:val="both"/>
                          <w:rPr>
                            <w:b w:val="0"/>
                            <w:color w:val="2167BF"/>
                          </w:rPr>
                        </w:pPr>
                      </w:p>
                    </w:tc>
                  </w:tr>
                </w:tbl>
                <w:p w:rsidR="00042348" w:rsidRPr="00261796" w:rsidRDefault="00042348" w:rsidP="00042348">
                  <w:pPr>
                    <w:pStyle w:val="MyHeadtitle"/>
                    <w:ind w:firstLine="360"/>
                    <w:jc w:val="both"/>
                    <w:rPr>
                      <w:b w:val="0"/>
                      <w:color w:val="2167BF"/>
                    </w:rPr>
                  </w:pPr>
                </w:p>
              </w:txbxContent>
            </v:textbox>
            <w10:wrap anchory="page"/>
          </v:shape>
        </w:pict>
      </w: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jc w:val="center"/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Pr="002208D0" w:rsidRDefault="00042348" w:rsidP="00042348">
      <w:pPr>
        <w:rPr>
          <w:lang w:val="en-US"/>
        </w:rPr>
      </w:pPr>
    </w:p>
    <w:p w:rsidR="00042348" w:rsidRDefault="00042348" w:rsidP="00042348">
      <w:pPr>
        <w:rPr>
          <w:lang w:val="en-US"/>
        </w:rPr>
      </w:pPr>
    </w:p>
    <w:p w:rsidR="00212FEA" w:rsidRDefault="00212FEA" w:rsidP="00042348">
      <w:pPr>
        <w:rPr>
          <w:lang w:val="en-US"/>
        </w:rPr>
      </w:pPr>
    </w:p>
    <w:p w:rsidR="00212FEA" w:rsidRDefault="00212FEA" w:rsidP="00042348">
      <w:pPr>
        <w:rPr>
          <w:lang w:val="en-US"/>
        </w:rPr>
      </w:pPr>
    </w:p>
    <w:p w:rsidR="00212FEA" w:rsidRPr="00042348" w:rsidRDefault="00212FEA" w:rsidP="00042348">
      <w:pPr>
        <w:rPr>
          <w:lang w:val="en-US"/>
        </w:rPr>
      </w:pPr>
      <w:r w:rsidRPr="00212FEA">
        <w:rPr>
          <w:noProof/>
          <w:lang w:val="en-US" w:eastAsia="en-US" w:bidi="th-TH"/>
        </w:rPr>
        <w:lastRenderedPageBreak/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-624840</wp:posOffset>
            </wp:positionV>
            <wp:extent cx="7560945" cy="10687050"/>
            <wp:effectExtent l="19050" t="0" r="1905" b="0"/>
            <wp:wrapNone/>
            <wp:docPr id="2" name="Picture 164" descr="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wor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12FEA" w:rsidRPr="00042348" w:rsidSect="002D2E2F">
      <w:headerReference w:type="default" r:id="rId19"/>
      <w:footerReference w:type="default" r:id="rId20"/>
      <w:pgSz w:w="11906" w:h="16838"/>
      <w:pgMar w:top="0" w:right="26" w:bottom="0" w:left="0" w:header="708" w:footer="3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1583" w:rsidRDefault="00871583">
      <w:r>
        <w:separator/>
      </w:r>
    </w:p>
  </w:endnote>
  <w:endnote w:type="continuationSeparator" w:id="0">
    <w:p w:rsidR="00871583" w:rsidRDefault="00871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EACChuanPim">
    <w:altName w:val="Browallia New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Niramit AS">
    <w:altName w:val="TH SarabunIT๙"/>
    <w:charset w:val="00"/>
    <w:family w:val="auto"/>
    <w:pitch w:val="variable"/>
    <w:sig w:usb0="A100006F" w:usb1="5000204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taneo BT">
    <w:altName w:val="Arabic Typesetting"/>
    <w:panose1 w:val="03020802040502060804"/>
    <w:charset w:val="00"/>
    <w:family w:val="script"/>
    <w:pitch w:val="variable"/>
    <w:sig w:usb0="00000087" w:usb1="00000000" w:usb2="00000000" w:usb3="00000000" w:csb0="0000001B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683F" w:rsidRPr="00B3059B" w:rsidRDefault="0039061C" w:rsidP="002D2E2F">
    <w:pPr>
      <w:pStyle w:val="a4"/>
      <w:tabs>
        <w:tab w:val="clear" w:pos="4677"/>
        <w:tab w:val="center" w:pos="2160"/>
      </w:tabs>
      <w:ind w:left="540" w:right="540"/>
      <w:jc w:val="right"/>
      <w:rPr>
        <w:rFonts w:ascii="Verdana" w:hAnsi="Verdana"/>
        <w:noProof/>
        <w:lang w:val="en-US"/>
      </w:rPr>
    </w:pPr>
    <w:r>
      <w:rPr>
        <w:rFonts w:ascii="Verdana" w:hAnsi="Verdana"/>
        <w:noProof/>
        <w:lang w:val="en-US" w:eastAsia="en-US" w:bidi="th-TH"/>
      </w:rPr>
      <w:pict>
        <v:line id="Line 7" o:spid="_x0000_s4097" style="position:absolute;left:0;text-align:lef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-9.7pt" to="8in,-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zjXEg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"/>
      </w:pict>
    </w:r>
    <w:r w:rsidR="00FF4CF7" w:rsidRPr="00B3059B">
      <w:rPr>
        <w:rFonts w:ascii="Verdana" w:hAnsi="Verdana"/>
        <w:noProof/>
        <w:lang w:val="en-US"/>
      </w:rPr>
      <w:fldChar w:fldCharType="begin"/>
    </w:r>
    <w:r w:rsidR="00DC683F" w:rsidRPr="00B3059B">
      <w:rPr>
        <w:rFonts w:ascii="Verdana" w:hAnsi="Verdana"/>
        <w:noProof/>
        <w:lang w:val="en-US"/>
      </w:rPr>
      <w:instrText xml:space="preserve"> PAGE </w:instrText>
    </w:r>
    <w:r w:rsidR="00FF4CF7" w:rsidRPr="00B3059B">
      <w:rPr>
        <w:rFonts w:ascii="Verdana" w:hAnsi="Verdana"/>
        <w:noProof/>
        <w:lang w:val="en-US"/>
      </w:rPr>
      <w:fldChar w:fldCharType="separate"/>
    </w:r>
    <w:r>
      <w:rPr>
        <w:rFonts w:ascii="Verdana" w:hAnsi="Verdana"/>
        <w:noProof/>
        <w:lang w:val="en-US"/>
      </w:rPr>
      <w:t>9</w:t>
    </w:r>
    <w:r w:rsidR="00FF4CF7" w:rsidRPr="00B3059B">
      <w:rPr>
        <w:rFonts w:ascii="Verdana" w:hAnsi="Verdana"/>
        <w:noProof/>
        <w:lang w:val="en-US"/>
      </w:rPr>
      <w:fldChar w:fldCharType="end"/>
    </w:r>
  </w:p>
  <w:p w:rsidR="00DC683F" w:rsidRPr="00B47525" w:rsidRDefault="00DC683F" w:rsidP="002D2E2F">
    <w:pPr>
      <w:pStyle w:val="a4"/>
      <w:tabs>
        <w:tab w:val="clear" w:pos="4677"/>
        <w:tab w:val="center" w:pos="2160"/>
      </w:tabs>
      <w:ind w:left="540" w:right="540"/>
      <w:rPr>
        <w:rFonts w:ascii="Verdana" w:hAnsi="Verdana" w:cstheme="minorBidi"/>
        <w:szCs w:val="30"/>
        <w:cs/>
        <w:lang w:val="en-US" w:bidi="th-TH"/>
      </w:rPr>
    </w:pPr>
    <w:r>
      <w:rPr>
        <w:rFonts w:ascii="Verdana" w:hAnsi="Verdana" w:cstheme="minorBidi" w:hint="cs"/>
        <w:color w:val="000000"/>
        <w:szCs w:val="30"/>
        <w:cs/>
        <w:lang w:val="en-US" w:bidi="th-TH"/>
      </w:rPr>
      <w:t>คู่มือป้องกันผลประโยชน์ทับซ้อน</w:t>
    </w:r>
    <w:r>
      <w:rPr>
        <w:rFonts w:ascii="Verdana" w:hAnsi="Verdana" w:cstheme="minorBidi"/>
        <w:color w:val="000000"/>
        <w:szCs w:val="30"/>
        <w:lang w:val="en-US" w:bidi="th-TH"/>
      </w:rPr>
      <w:t xml:space="preserve">l </w:t>
    </w:r>
    <w:r>
      <w:rPr>
        <w:rFonts w:ascii="Verdana" w:hAnsi="Verdana" w:cstheme="minorBidi" w:hint="cs"/>
        <w:color w:val="000000"/>
        <w:szCs w:val="30"/>
        <w:cs/>
        <w:lang w:val="en-US" w:bidi="th-TH"/>
      </w:rPr>
      <w:t>สำนักงานสาธารณสุข</w:t>
    </w:r>
    <w:r w:rsidR="00896FFF">
      <w:rPr>
        <w:rFonts w:ascii="Verdana" w:hAnsi="Verdana" w:cs="Browallia New" w:hint="cs"/>
        <w:color w:val="000000"/>
        <w:szCs w:val="30"/>
        <w:cs/>
        <w:lang w:val="en-US" w:bidi="th-TH"/>
      </w:rPr>
      <w:t>อำเภอ</w:t>
    </w:r>
    <w:r w:rsidR="0039061C">
      <w:rPr>
        <w:rFonts w:ascii="Verdana" w:hAnsi="Verdana" w:cs="Browallia New" w:hint="cs"/>
        <w:color w:val="000000"/>
        <w:szCs w:val="30"/>
        <w:cs/>
        <w:lang w:val="en-US" w:bidi="th-TH"/>
      </w:rPr>
      <w:t>แก่งคอย</w:t>
    </w:r>
    <w:r w:rsidRPr="00B3059B">
      <w:rPr>
        <w:rFonts w:ascii="Verdana" w:hAnsi="Verdana" w:cs="Arial"/>
        <w:color w:val="000000"/>
        <w:lang w:val="en-US"/>
      </w:rPr>
      <w:br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1583" w:rsidRDefault="00871583">
      <w:r>
        <w:separator/>
      </w:r>
    </w:p>
  </w:footnote>
  <w:footnote w:type="continuationSeparator" w:id="0">
    <w:p w:rsidR="00871583" w:rsidRDefault="008715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683F" w:rsidRPr="00B3059B" w:rsidRDefault="00DC683F" w:rsidP="002D2E2F">
    <w:pPr>
      <w:pStyle w:val="a3"/>
      <w:ind w:left="540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A3D0E3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35A098C"/>
    <w:multiLevelType w:val="hybridMultilevel"/>
    <w:tmpl w:val="28FCD510"/>
    <w:lvl w:ilvl="0" w:tplc="2F0683F0">
      <w:start w:val="3"/>
      <w:numFmt w:val="bullet"/>
      <w:lvlText w:val="-"/>
      <w:lvlJc w:val="left"/>
      <w:pPr>
        <w:ind w:left="1065" w:hanging="360"/>
      </w:pPr>
      <w:rPr>
        <w:rFonts w:ascii="TH SarabunIT๙" w:eastAsia="Batang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>
    <w:nsid w:val="21FA2FC5"/>
    <w:multiLevelType w:val="hybridMultilevel"/>
    <w:tmpl w:val="AC68929E"/>
    <w:lvl w:ilvl="0" w:tplc="2E42E5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5C0E0D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A11ACD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7E54E5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5C84A0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AF468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F029B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5CD4C2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1C46ED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">
    <w:nsid w:val="3B9F11EA"/>
    <w:multiLevelType w:val="hybridMultilevel"/>
    <w:tmpl w:val="069A9F4E"/>
    <w:lvl w:ilvl="0" w:tplc="FB3CD79A">
      <w:start w:val="1"/>
      <w:numFmt w:val="bullet"/>
      <w:lvlText w:val="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AA948FCE" w:tentative="1">
      <w:start w:val="1"/>
      <w:numFmt w:val="bullet"/>
      <w:lvlText w:val="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37A28E76" w:tentative="1">
      <w:start w:val="1"/>
      <w:numFmt w:val="bullet"/>
      <w:lvlText w:val="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B6CEB360" w:tentative="1">
      <w:start w:val="1"/>
      <w:numFmt w:val="bullet"/>
      <w:lvlText w:val="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E8E2C482" w:tentative="1">
      <w:start w:val="1"/>
      <w:numFmt w:val="bullet"/>
      <w:lvlText w:val="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64266204" w:tentative="1">
      <w:start w:val="1"/>
      <w:numFmt w:val="bullet"/>
      <w:lvlText w:val="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D3A2398" w:tentative="1">
      <w:start w:val="1"/>
      <w:numFmt w:val="bullet"/>
      <w:lvlText w:val="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89A4232" w:tentative="1">
      <w:start w:val="1"/>
      <w:numFmt w:val="bullet"/>
      <w:lvlText w:val="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E490EC56" w:tentative="1">
      <w:start w:val="1"/>
      <w:numFmt w:val="bullet"/>
      <w:lvlText w:val="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4">
    <w:nsid w:val="43D32E75"/>
    <w:multiLevelType w:val="hybridMultilevel"/>
    <w:tmpl w:val="1A441CC6"/>
    <w:lvl w:ilvl="0" w:tplc="1AD240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F1EEC2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AF825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E14016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39A7E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69B018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AD5AF6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A09885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092A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5">
    <w:nsid w:val="43D865AC"/>
    <w:multiLevelType w:val="hybridMultilevel"/>
    <w:tmpl w:val="A8C879FE"/>
    <w:lvl w:ilvl="0" w:tplc="AAA63C60">
      <w:start w:val="1"/>
      <w:numFmt w:val="decimal"/>
      <w:lvlText w:val="(%1)"/>
      <w:lvlJc w:val="left"/>
      <w:pPr>
        <w:ind w:left="17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8" w:hanging="360"/>
      </w:pPr>
    </w:lvl>
    <w:lvl w:ilvl="2" w:tplc="0409001B" w:tentative="1">
      <w:start w:val="1"/>
      <w:numFmt w:val="lowerRoman"/>
      <w:lvlText w:val="%3."/>
      <w:lvlJc w:val="right"/>
      <w:pPr>
        <w:ind w:left="3158" w:hanging="180"/>
      </w:pPr>
    </w:lvl>
    <w:lvl w:ilvl="3" w:tplc="0409000F" w:tentative="1">
      <w:start w:val="1"/>
      <w:numFmt w:val="decimal"/>
      <w:lvlText w:val="%4."/>
      <w:lvlJc w:val="left"/>
      <w:pPr>
        <w:ind w:left="3878" w:hanging="360"/>
      </w:pPr>
    </w:lvl>
    <w:lvl w:ilvl="4" w:tplc="04090019" w:tentative="1">
      <w:start w:val="1"/>
      <w:numFmt w:val="lowerLetter"/>
      <w:lvlText w:val="%5."/>
      <w:lvlJc w:val="left"/>
      <w:pPr>
        <w:ind w:left="4598" w:hanging="360"/>
      </w:pPr>
    </w:lvl>
    <w:lvl w:ilvl="5" w:tplc="0409001B" w:tentative="1">
      <w:start w:val="1"/>
      <w:numFmt w:val="lowerRoman"/>
      <w:lvlText w:val="%6."/>
      <w:lvlJc w:val="right"/>
      <w:pPr>
        <w:ind w:left="5318" w:hanging="180"/>
      </w:pPr>
    </w:lvl>
    <w:lvl w:ilvl="6" w:tplc="0409000F" w:tentative="1">
      <w:start w:val="1"/>
      <w:numFmt w:val="decimal"/>
      <w:lvlText w:val="%7."/>
      <w:lvlJc w:val="left"/>
      <w:pPr>
        <w:ind w:left="6038" w:hanging="360"/>
      </w:pPr>
    </w:lvl>
    <w:lvl w:ilvl="7" w:tplc="04090019" w:tentative="1">
      <w:start w:val="1"/>
      <w:numFmt w:val="lowerLetter"/>
      <w:lvlText w:val="%8."/>
      <w:lvlJc w:val="left"/>
      <w:pPr>
        <w:ind w:left="6758" w:hanging="360"/>
      </w:pPr>
    </w:lvl>
    <w:lvl w:ilvl="8" w:tplc="0409001B" w:tentative="1">
      <w:start w:val="1"/>
      <w:numFmt w:val="lowerRoman"/>
      <w:lvlText w:val="%9."/>
      <w:lvlJc w:val="right"/>
      <w:pPr>
        <w:ind w:left="7478" w:hanging="180"/>
      </w:pPr>
    </w:lvl>
  </w:abstractNum>
  <w:abstractNum w:abstractNumId="6">
    <w:nsid w:val="53646F4B"/>
    <w:multiLevelType w:val="hybridMultilevel"/>
    <w:tmpl w:val="D1ECD164"/>
    <w:lvl w:ilvl="0" w:tplc="91A6146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ngsana New" w:hAnsi="Angsana New" w:hint="default"/>
      </w:rPr>
    </w:lvl>
    <w:lvl w:ilvl="1" w:tplc="CBECC79A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ngsana New" w:hAnsi="Angsana New" w:hint="default"/>
      </w:rPr>
    </w:lvl>
    <w:lvl w:ilvl="2" w:tplc="0B866DF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ngsana New" w:hAnsi="Angsana New" w:hint="default"/>
      </w:rPr>
    </w:lvl>
    <w:lvl w:ilvl="3" w:tplc="F5B85A3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ngsana New" w:hAnsi="Angsana New" w:hint="default"/>
      </w:rPr>
    </w:lvl>
    <w:lvl w:ilvl="4" w:tplc="9DC6641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ngsana New" w:hAnsi="Angsana New" w:hint="default"/>
      </w:rPr>
    </w:lvl>
    <w:lvl w:ilvl="5" w:tplc="4B58CF7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ngsana New" w:hAnsi="Angsana New" w:hint="default"/>
      </w:rPr>
    </w:lvl>
    <w:lvl w:ilvl="6" w:tplc="F814E2A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ngsana New" w:hAnsi="Angsana New" w:hint="default"/>
      </w:rPr>
    </w:lvl>
    <w:lvl w:ilvl="7" w:tplc="EB98B9B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ngsana New" w:hAnsi="Angsana New" w:hint="default"/>
      </w:rPr>
    </w:lvl>
    <w:lvl w:ilvl="8" w:tplc="90EC209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ngsana New" w:hAnsi="Angsana New" w:hint="default"/>
      </w:rPr>
    </w:lvl>
  </w:abstractNum>
  <w:abstractNum w:abstractNumId="7">
    <w:nsid w:val="787D1603"/>
    <w:multiLevelType w:val="hybridMultilevel"/>
    <w:tmpl w:val="2D8CB4B8"/>
    <w:lvl w:ilvl="0" w:tplc="9F60BF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3DA2CF2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CC2096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2D2F3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C34B8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2C842F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B142CF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A1D843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E36F0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7"/>
  </w:num>
  <w:num w:numId="5">
    <w:abstractNumId w:val="6"/>
  </w:num>
  <w:num w:numId="6">
    <w:abstractNumId w:val="2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4098">
      <o:colormru v:ext="edit" colors="#bd1e23,#e81e25,#ddcb2a,#e6dd22,#cd9b17,#f7e8c7,#ff8001,#fad431"/>
      <o:colormenu v:ext="edit" fillcolor="none [1940]" strokecolor="#c00000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B47525"/>
    <w:rsid w:val="00004FC7"/>
    <w:rsid w:val="000058F1"/>
    <w:rsid w:val="000141BD"/>
    <w:rsid w:val="00031C22"/>
    <w:rsid w:val="00042348"/>
    <w:rsid w:val="0005069F"/>
    <w:rsid w:val="0006091D"/>
    <w:rsid w:val="00060945"/>
    <w:rsid w:val="00060B7F"/>
    <w:rsid w:val="000700BE"/>
    <w:rsid w:val="00097CA5"/>
    <w:rsid w:val="000A0B9C"/>
    <w:rsid w:val="000B158D"/>
    <w:rsid w:val="000C614A"/>
    <w:rsid w:val="000C6686"/>
    <w:rsid w:val="000F0B98"/>
    <w:rsid w:val="00113A6F"/>
    <w:rsid w:val="00131986"/>
    <w:rsid w:val="001508EB"/>
    <w:rsid w:val="0016307B"/>
    <w:rsid w:val="00170756"/>
    <w:rsid w:val="00183F7C"/>
    <w:rsid w:val="001A17BC"/>
    <w:rsid w:val="001D4728"/>
    <w:rsid w:val="001E4B00"/>
    <w:rsid w:val="001F230C"/>
    <w:rsid w:val="00206BF6"/>
    <w:rsid w:val="00206F67"/>
    <w:rsid w:val="00212FEA"/>
    <w:rsid w:val="002208D0"/>
    <w:rsid w:val="00251B35"/>
    <w:rsid w:val="00253233"/>
    <w:rsid w:val="00254458"/>
    <w:rsid w:val="00276512"/>
    <w:rsid w:val="00277ADB"/>
    <w:rsid w:val="00290938"/>
    <w:rsid w:val="002B4007"/>
    <w:rsid w:val="002C7FAA"/>
    <w:rsid w:val="002D2E2F"/>
    <w:rsid w:val="002F57C7"/>
    <w:rsid w:val="00321111"/>
    <w:rsid w:val="003551FF"/>
    <w:rsid w:val="003715D2"/>
    <w:rsid w:val="0039061C"/>
    <w:rsid w:val="00395555"/>
    <w:rsid w:val="003B06ED"/>
    <w:rsid w:val="003E46D9"/>
    <w:rsid w:val="003F320B"/>
    <w:rsid w:val="004413B9"/>
    <w:rsid w:val="00443ADF"/>
    <w:rsid w:val="004478A2"/>
    <w:rsid w:val="00456B8A"/>
    <w:rsid w:val="004836AB"/>
    <w:rsid w:val="00490C12"/>
    <w:rsid w:val="004A61C2"/>
    <w:rsid w:val="004A73BF"/>
    <w:rsid w:val="004C486D"/>
    <w:rsid w:val="004D3DA1"/>
    <w:rsid w:val="004D5093"/>
    <w:rsid w:val="004F35D5"/>
    <w:rsid w:val="004F6FD5"/>
    <w:rsid w:val="00503C1A"/>
    <w:rsid w:val="00507AC6"/>
    <w:rsid w:val="005521D8"/>
    <w:rsid w:val="005659D2"/>
    <w:rsid w:val="00580A29"/>
    <w:rsid w:val="005A229E"/>
    <w:rsid w:val="005A2A50"/>
    <w:rsid w:val="005B0822"/>
    <w:rsid w:val="005D4644"/>
    <w:rsid w:val="005D5995"/>
    <w:rsid w:val="00601CDE"/>
    <w:rsid w:val="0060267B"/>
    <w:rsid w:val="00612F56"/>
    <w:rsid w:val="00613870"/>
    <w:rsid w:val="00620AD1"/>
    <w:rsid w:val="00621CD0"/>
    <w:rsid w:val="0064506F"/>
    <w:rsid w:val="00652C74"/>
    <w:rsid w:val="0065314E"/>
    <w:rsid w:val="00664743"/>
    <w:rsid w:val="0066658E"/>
    <w:rsid w:val="006877B6"/>
    <w:rsid w:val="006B053E"/>
    <w:rsid w:val="006B41FB"/>
    <w:rsid w:val="006C182D"/>
    <w:rsid w:val="006D161D"/>
    <w:rsid w:val="006F039A"/>
    <w:rsid w:val="006F493F"/>
    <w:rsid w:val="007377FB"/>
    <w:rsid w:val="007554C7"/>
    <w:rsid w:val="007673D5"/>
    <w:rsid w:val="00771302"/>
    <w:rsid w:val="00777CAC"/>
    <w:rsid w:val="00785EF6"/>
    <w:rsid w:val="00786C53"/>
    <w:rsid w:val="007B1066"/>
    <w:rsid w:val="007B53B8"/>
    <w:rsid w:val="007C1CED"/>
    <w:rsid w:val="007D5AC1"/>
    <w:rsid w:val="007E0BC3"/>
    <w:rsid w:val="007F181B"/>
    <w:rsid w:val="00812E0E"/>
    <w:rsid w:val="00815DCC"/>
    <w:rsid w:val="00821157"/>
    <w:rsid w:val="0084522B"/>
    <w:rsid w:val="00850708"/>
    <w:rsid w:val="008535D8"/>
    <w:rsid w:val="00861F16"/>
    <w:rsid w:val="00871583"/>
    <w:rsid w:val="00883144"/>
    <w:rsid w:val="00896FFF"/>
    <w:rsid w:val="008A0A98"/>
    <w:rsid w:val="008C5DB2"/>
    <w:rsid w:val="008D5AE9"/>
    <w:rsid w:val="00904C0F"/>
    <w:rsid w:val="009065E7"/>
    <w:rsid w:val="00911927"/>
    <w:rsid w:val="00916CC1"/>
    <w:rsid w:val="00957114"/>
    <w:rsid w:val="00960D3A"/>
    <w:rsid w:val="00982E28"/>
    <w:rsid w:val="009B090C"/>
    <w:rsid w:val="009C5DDD"/>
    <w:rsid w:val="009F5ADD"/>
    <w:rsid w:val="00A21315"/>
    <w:rsid w:val="00A237F8"/>
    <w:rsid w:val="00A37E8F"/>
    <w:rsid w:val="00A57B18"/>
    <w:rsid w:val="00A605F9"/>
    <w:rsid w:val="00A74CE8"/>
    <w:rsid w:val="00A80198"/>
    <w:rsid w:val="00A92C90"/>
    <w:rsid w:val="00A94D47"/>
    <w:rsid w:val="00AA57C7"/>
    <w:rsid w:val="00AD74A4"/>
    <w:rsid w:val="00AF3BBF"/>
    <w:rsid w:val="00AF4E69"/>
    <w:rsid w:val="00AF6116"/>
    <w:rsid w:val="00B267F5"/>
    <w:rsid w:val="00B3059B"/>
    <w:rsid w:val="00B30707"/>
    <w:rsid w:val="00B30918"/>
    <w:rsid w:val="00B325EE"/>
    <w:rsid w:val="00B45155"/>
    <w:rsid w:val="00B47525"/>
    <w:rsid w:val="00B51D19"/>
    <w:rsid w:val="00B62F80"/>
    <w:rsid w:val="00B731FA"/>
    <w:rsid w:val="00B8733E"/>
    <w:rsid w:val="00BA024C"/>
    <w:rsid w:val="00BA63D8"/>
    <w:rsid w:val="00BE34C5"/>
    <w:rsid w:val="00BE7DC6"/>
    <w:rsid w:val="00C270AE"/>
    <w:rsid w:val="00C3734D"/>
    <w:rsid w:val="00C751CB"/>
    <w:rsid w:val="00C76963"/>
    <w:rsid w:val="00C875D7"/>
    <w:rsid w:val="00CA5098"/>
    <w:rsid w:val="00CB0577"/>
    <w:rsid w:val="00CE681C"/>
    <w:rsid w:val="00D24A96"/>
    <w:rsid w:val="00D278F8"/>
    <w:rsid w:val="00D3445C"/>
    <w:rsid w:val="00D3488A"/>
    <w:rsid w:val="00D72677"/>
    <w:rsid w:val="00D83470"/>
    <w:rsid w:val="00DB4667"/>
    <w:rsid w:val="00DC457B"/>
    <w:rsid w:val="00DC683F"/>
    <w:rsid w:val="00DD6337"/>
    <w:rsid w:val="00DE6FE9"/>
    <w:rsid w:val="00E06F59"/>
    <w:rsid w:val="00E252BE"/>
    <w:rsid w:val="00E35784"/>
    <w:rsid w:val="00E417DE"/>
    <w:rsid w:val="00E50A29"/>
    <w:rsid w:val="00E55666"/>
    <w:rsid w:val="00E9456D"/>
    <w:rsid w:val="00EA616E"/>
    <w:rsid w:val="00EE4BDD"/>
    <w:rsid w:val="00EF03D4"/>
    <w:rsid w:val="00F0441F"/>
    <w:rsid w:val="00F14798"/>
    <w:rsid w:val="00F15DB8"/>
    <w:rsid w:val="00F406CE"/>
    <w:rsid w:val="00F42B19"/>
    <w:rsid w:val="00F561B0"/>
    <w:rsid w:val="00F80F26"/>
    <w:rsid w:val="00F8500B"/>
    <w:rsid w:val="00F92690"/>
    <w:rsid w:val="00F9296A"/>
    <w:rsid w:val="00FB40E4"/>
    <w:rsid w:val="00FB435D"/>
    <w:rsid w:val="00FC4D92"/>
    <w:rsid w:val="00FD5515"/>
    <w:rsid w:val="00FE506B"/>
    <w:rsid w:val="00FF4C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#bd1e23,#e81e25,#ddcb2a,#e6dd22,#cd9b17,#f7e8c7,#ff8001,#fad431"/>
      <o:colormenu v:ext="edit" fillcolor="none [1940]" strokecolor="#c00000"/>
    </o:shapedefaults>
    <o:shapelayout v:ext="edit">
      <o:idmap v:ext="edit" data="1"/>
      <o:rules v:ext="edit">
        <o:r id="V:Rule1" type="callout" idref="#AutoShape 189"/>
        <o:r id="V:Rule2" type="callout" idref="#AutoShape 191"/>
        <o:r id="V:Rule3" type="callout" idref="#AutoShape 194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1CD0"/>
    <w:rPr>
      <w:sz w:val="24"/>
      <w:szCs w:val="24"/>
      <w:lang w:val="uk-UA" w:eastAsia="ko-KR" w:bidi="ar-SA"/>
    </w:rPr>
  </w:style>
  <w:style w:type="paragraph" w:styleId="1">
    <w:name w:val="heading 1"/>
    <w:basedOn w:val="a"/>
    <w:next w:val="a"/>
    <w:qFormat/>
    <w:rsid w:val="00277A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Стиль1"/>
    <w:basedOn w:val="a"/>
    <w:rsid w:val="00D278F8"/>
  </w:style>
  <w:style w:type="paragraph" w:styleId="a3">
    <w:name w:val="header"/>
    <w:basedOn w:val="a"/>
    <w:rsid w:val="007D5AC1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7D5AC1"/>
    <w:pPr>
      <w:tabs>
        <w:tab w:val="center" w:pos="4677"/>
        <w:tab w:val="right" w:pos="9355"/>
      </w:tabs>
    </w:pPr>
  </w:style>
  <w:style w:type="character" w:customStyle="1" w:styleId="sowc">
    <w:name w:val="sowc"/>
    <w:basedOn w:val="a0"/>
    <w:rsid w:val="001A17BC"/>
  </w:style>
  <w:style w:type="character" w:customStyle="1" w:styleId="howc">
    <w:name w:val="howc"/>
    <w:basedOn w:val="a0"/>
    <w:rsid w:val="001A17BC"/>
  </w:style>
  <w:style w:type="paragraph" w:customStyle="1" w:styleId="My">
    <w:name w:val="My"/>
    <w:rsid w:val="00277ADB"/>
    <w:rPr>
      <w:rFonts w:ascii="Verdana" w:hAnsi="Verdana" w:cs="Arial"/>
      <w:sz w:val="24"/>
      <w:szCs w:val="24"/>
      <w:lang w:val="uk-UA" w:eastAsia="ko-KR" w:bidi="ar-SA"/>
    </w:rPr>
  </w:style>
  <w:style w:type="character" w:styleId="a6">
    <w:name w:val="Hyperlink"/>
    <w:basedOn w:val="a0"/>
    <w:rsid w:val="00170756"/>
    <w:rPr>
      <w:color w:val="0000FF"/>
      <w:u w:val="single"/>
    </w:rPr>
  </w:style>
  <w:style w:type="paragraph" w:customStyle="1" w:styleId="MyHeadtitle">
    <w:name w:val="My Head title"/>
    <w:basedOn w:val="1"/>
    <w:rsid w:val="004F6FD5"/>
    <w:rPr>
      <w:rFonts w:ascii="Verdana" w:hAnsi="Verdana"/>
      <w:sz w:val="36"/>
      <w:lang w:val="en-US"/>
    </w:rPr>
  </w:style>
  <w:style w:type="paragraph" w:customStyle="1" w:styleId="Mysubhead">
    <w:name w:val="My subhead"/>
    <w:basedOn w:val="MyHeadtitle"/>
    <w:rsid w:val="004F6FD5"/>
    <w:pPr>
      <w:jc w:val="right"/>
    </w:pPr>
    <w:rPr>
      <w:sz w:val="32"/>
    </w:rPr>
  </w:style>
  <w:style w:type="character" w:styleId="a7">
    <w:name w:val="page number"/>
    <w:basedOn w:val="a0"/>
    <w:rsid w:val="00F0441F"/>
  </w:style>
  <w:style w:type="character" w:customStyle="1" w:styleId="a5">
    <w:name w:val="ท้ายกระดาษ อักขระ"/>
    <w:basedOn w:val="a0"/>
    <w:link w:val="a4"/>
    <w:uiPriority w:val="99"/>
    <w:rsid w:val="00B47525"/>
    <w:rPr>
      <w:sz w:val="24"/>
      <w:szCs w:val="24"/>
      <w:lang w:val="uk-UA" w:eastAsia="ko-KR" w:bidi="ar-SA"/>
    </w:rPr>
  </w:style>
  <w:style w:type="character" w:styleId="a8">
    <w:name w:val="Strong"/>
    <w:basedOn w:val="a0"/>
    <w:uiPriority w:val="22"/>
    <w:qFormat/>
    <w:rsid w:val="004D5093"/>
    <w:rPr>
      <w:b/>
      <w:bCs/>
    </w:rPr>
  </w:style>
  <w:style w:type="character" w:customStyle="1" w:styleId="A20">
    <w:name w:val="A2"/>
    <w:uiPriority w:val="99"/>
    <w:rsid w:val="00503C1A"/>
    <w:rPr>
      <w:rFonts w:ascii="EACChuanPim"/>
      <w:color w:val="000000"/>
    </w:rPr>
  </w:style>
  <w:style w:type="paragraph" w:customStyle="1" w:styleId="Default">
    <w:name w:val="Default"/>
    <w:rsid w:val="00D3488A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table" w:styleId="a9">
    <w:name w:val="Table Grid"/>
    <w:basedOn w:val="a1"/>
    <w:rsid w:val="0084522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Balloon Text"/>
    <w:basedOn w:val="a"/>
    <w:link w:val="ab"/>
    <w:rsid w:val="00507AC6"/>
    <w:rPr>
      <w:rFonts w:ascii="Tahoma" w:hAnsi="Tahoma" w:cs="Tahoma"/>
      <w:sz w:val="16"/>
      <w:szCs w:val="16"/>
    </w:rPr>
  </w:style>
  <w:style w:type="character" w:customStyle="1" w:styleId="ab">
    <w:name w:val="ข้อความบอลลูน อักขระ"/>
    <w:basedOn w:val="a0"/>
    <w:link w:val="aa"/>
    <w:rsid w:val="00507AC6"/>
    <w:rPr>
      <w:rFonts w:ascii="Tahoma" w:hAnsi="Tahoma" w:cs="Tahoma"/>
      <w:sz w:val="16"/>
      <w:szCs w:val="16"/>
      <w:lang w:val="uk-UA" w:eastAsia="ko-KR" w:bidi="ar-SA"/>
    </w:rPr>
  </w:style>
  <w:style w:type="paragraph" w:styleId="ac">
    <w:name w:val="List Paragraph"/>
    <w:basedOn w:val="a"/>
    <w:uiPriority w:val="34"/>
    <w:qFormat/>
    <w:rsid w:val="006F493F"/>
    <w:pPr>
      <w:ind w:left="720"/>
      <w:contextualSpacing/>
    </w:pPr>
    <w:rPr>
      <w:rFonts w:ascii="Angsana New" w:eastAsia="Times New Roman" w:hAnsi="Angsana New" w:cs="Angsana New"/>
      <w:sz w:val="28"/>
      <w:szCs w:val="35"/>
      <w:lang w:val="en-US" w:eastAsia="en-US" w:bidi="th-TH"/>
    </w:rPr>
  </w:style>
  <w:style w:type="paragraph" w:styleId="ad">
    <w:name w:val="Normal (Web)"/>
    <w:basedOn w:val="a"/>
    <w:uiPriority w:val="99"/>
    <w:unhideWhenUsed/>
    <w:rsid w:val="006F493F"/>
    <w:pPr>
      <w:spacing w:before="100" w:beforeAutospacing="1" w:after="100" w:afterAutospacing="1"/>
    </w:pPr>
    <w:rPr>
      <w:rFonts w:ascii="Angsana New" w:eastAsia="Times New Roman" w:hAnsi="Angsana New" w:cs="Angsana New"/>
      <w:sz w:val="28"/>
      <w:szCs w:val="28"/>
      <w:lang w:val="en-US" w:eastAsia="en-US" w:bidi="th-TH"/>
    </w:rPr>
  </w:style>
  <w:style w:type="character" w:customStyle="1" w:styleId="A80">
    <w:name w:val="A8"/>
    <w:uiPriority w:val="99"/>
    <w:rsid w:val="009C5DDD"/>
    <w:rPr>
      <w:rFonts w:ascii="EACChuanPim"/>
      <w:b/>
      <w:bCs/>
      <w:color w:val="F5821E"/>
      <w:sz w:val="30"/>
      <w:szCs w:val="30"/>
    </w:rPr>
  </w:style>
  <w:style w:type="paragraph" w:customStyle="1" w:styleId="Pa2">
    <w:name w:val="Pa2"/>
    <w:basedOn w:val="Default"/>
    <w:next w:val="Default"/>
    <w:uiPriority w:val="99"/>
    <w:rsid w:val="00206BF6"/>
    <w:pPr>
      <w:spacing w:line="241" w:lineRule="atLeast"/>
    </w:pPr>
    <w:rPr>
      <w:rFonts w:ascii="Times New Roman" w:hAnsi="Times New Roman" w:cs="EACChuanPim"/>
      <w:color w:val="auto"/>
    </w:rPr>
  </w:style>
  <w:style w:type="paragraph" w:customStyle="1" w:styleId="Pa3">
    <w:name w:val="Pa3"/>
    <w:basedOn w:val="Default"/>
    <w:next w:val="Default"/>
    <w:uiPriority w:val="99"/>
    <w:rsid w:val="00206BF6"/>
    <w:pPr>
      <w:spacing w:line="241" w:lineRule="atLeast"/>
    </w:pPr>
    <w:rPr>
      <w:rFonts w:ascii="TH Niramit AS" w:hAnsi="TH Niramit AS" w:cs="TH Niramit AS"/>
      <w:color w:val="auto"/>
    </w:rPr>
  </w:style>
  <w:style w:type="paragraph" w:customStyle="1" w:styleId="Pa5">
    <w:name w:val="Pa5"/>
    <w:basedOn w:val="Default"/>
    <w:next w:val="Default"/>
    <w:uiPriority w:val="99"/>
    <w:rsid w:val="00206BF6"/>
    <w:pPr>
      <w:spacing w:line="241" w:lineRule="atLeast"/>
    </w:pPr>
    <w:rPr>
      <w:rFonts w:ascii="TH Niramit AS" w:hAnsi="TH Niramit AS" w:cs="TH Niramit AS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506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73523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0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29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7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5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8528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4794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470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24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97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723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130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9180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635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73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9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549189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72661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3035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51383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008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59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8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5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~1.VZI\AppData\Local\Temp\Rar$DI25.867\template-word.dot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template-word</Template>
  <TotalTime>47</TotalTime>
  <Pages>20</Pages>
  <Words>0</Words>
  <Characters>757</Characters>
  <Application>Microsoft Office Word</Application>
  <DocSecurity>0</DocSecurity>
  <Lines>6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Templates</vt:lpstr>
      <vt:lpstr>PowerPoint Template</vt:lpstr>
    </vt:vector>
  </TitlesOfParts>
  <Company>Service 99-99-9999</Company>
  <LinksUpToDate>false</LinksUpToDate>
  <CharactersWithSpaces>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Templates</dc:title>
  <dc:creator>Mr.Robin ThaiSakon</dc:creator>
  <cp:lastModifiedBy>Administrator</cp:lastModifiedBy>
  <cp:revision>8</cp:revision>
  <cp:lastPrinted>2018-05-11T07:03:00Z</cp:lastPrinted>
  <dcterms:created xsi:type="dcterms:W3CDTF">2018-03-14T15:02:00Z</dcterms:created>
  <dcterms:modified xsi:type="dcterms:W3CDTF">2018-07-07T13:10:00Z</dcterms:modified>
</cp:coreProperties>
</file>